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766CE8" w14:textId="63203DDD" w:rsidR="000070CE" w:rsidRDefault="00706878" w:rsidP="000070CE">
      <w:pPr>
        <w:rPr>
          <w:rFonts w:ascii="Times New Roman" w:hAnsi="Times New Roman"/>
          <w:sz w:val="22"/>
        </w:rPr>
      </w:pPr>
      <w:r w:rsidRPr="00224CC1">
        <w:rPr>
          <w:rFonts w:ascii="Myriad Pro" w:hAnsi="Myriad Pro"/>
          <w:noProof/>
        </w:rPr>
        <w:drawing>
          <wp:anchor distT="0" distB="0" distL="114300" distR="114300" simplePos="0" relativeHeight="251658240" behindDoc="1" locked="0" layoutInCell="1" allowOverlap="1" wp14:anchorId="0ACD2BDA" wp14:editId="5C246EC4">
            <wp:simplePos x="0" y="0"/>
            <wp:positionH relativeFrom="margin">
              <wp:posOffset>5067300</wp:posOffset>
            </wp:positionH>
            <wp:positionV relativeFrom="margin">
              <wp:posOffset>-609600</wp:posOffset>
            </wp:positionV>
            <wp:extent cx="662305" cy="1093470"/>
            <wp:effectExtent l="0" t="0" r="4445" b="0"/>
            <wp:wrapTight wrapText="bothSides">
              <wp:wrapPolygon edited="0">
                <wp:start x="8698" y="0"/>
                <wp:lineTo x="2485" y="3387"/>
                <wp:lineTo x="1243" y="4516"/>
                <wp:lineTo x="0" y="7150"/>
                <wp:lineTo x="0" y="12794"/>
                <wp:lineTo x="4349" y="18439"/>
                <wp:lineTo x="8698" y="21073"/>
                <wp:lineTo x="9319" y="21073"/>
                <wp:lineTo x="12426" y="21073"/>
                <wp:lineTo x="13047" y="21073"/>
                <wp:lineTo x="17396" y="18439"/>
                <wp:lineTo x="21124" y="13171"/>
                <wp:lineTo x="21124" y="7526"/>
                <wp:lineTo x="20502" y="4892"/>
                <wp:lineTo x="18639" y="3387"/>
                <wp:lineTo x="11804" y="0"/>
                <wp:lineTo x="8698" y="0"/>
              </wp:wrapPolygon>
            </wp:wrapTight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673" t="21175" r="37404" b="39412"/>
                    <a:stretch/>
                  </pic:blipFill>
                  <pic:spPr bwMode="auto">
                    <a:xfrm>
                      <a:off x="0" y="0"/>
                      <a:ext cx="662305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6878">
        <w:rPr>
          <w:rFonts w:ascii="Times New Roman" w:hAnsi="Times New Roman"/>
          <w:sz w:val="22"/>
        </w:rPr>
        <w:t>Forsvarsmateriell IKT-kapasiteter</w:t>
      </w:r>
    </w:p>
    <w:p w14:paraId="373CA7C5" w14:textId="507F3F50" w:rsidR="000070CE" w:rsidRPr="00706878" w:rsidRDefault="00817AD5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C/O CIKT</w:t>
      </w:r>
    </w:p>
    <w:p w14:paraId="00EFC728" w14:textId="72B153FD" w:rsidR="000070CE" w:rsidRDefault="00BF3538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Postboks 1550, Sentrum</w:t>
      </w:r>
      <w:r w:rsidR="00462A09" w:rsidRPr="00706878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0015</w:t>
      </w:r>
      <w:r w:rsidR="00462A09" w:rsidRPr="00706878">
        <w:rPr>
          <w:rFonts w:ascii="Times New Roman" w:hAnsi="Times New Roman"/>
          <w:sz w:val="22"/>
        </w:rPr>
        <w:t xml:space="preserve"> Oslo</w:t>
      </w:r>
    </w:p>
    <w:p w14:paraId="3CACD062" w14:textId="35278633" w:rsidR="00817AD5" w:rsidRPr="00706878" w:rsidRDefault="00817AD5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Att: </w:t>
      </w:r>
      <w:r w:rsidR="0067439B">
        <w:rPr>
          <w:rFonts w:ascii="Times New Roman" w:hAnsi="Times New Roman"/>
          <w:sz w:val="22"/>
        </w:rPr>
        <w:t>Olav Gythfeldt</w:t>
      </w:r>
    </w:p>
    <w:p w14:paraId="09B7FA2A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7204CC50" w14:textId="139A96B1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D1F011A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  <w:t>[</w:t>
      </w:r>
      <w:r w:rsidRPr="00706878">
        <w:rPr>
          <w:rFonts w:ascii="Times New Roman" w:hAnsi="Times New Roman"/>
          <w:sz w:val="22"/>
          <w:highlight w:val="yellow"/>
        </w:rPr>
        <w:t>Sted</w:t>
      </w:r>
      <w:r w:rsidRPr="00706878">
        <w:rPr>
          <w:rFonts w:ascii="Times New Roman" w:hAnsi="Times New Roman"/>
          <w:sz w:val="22"/>
        </w:rPr>
        <w:t xml:space="preserve">, </w:t>
      </w:r>
      <w:proofErr w:type="spellStart"/>
      <w:r w:rsidRPr="00706878">
        <w:rPr>
          <w:rFonts w:ascii="Times New Roman" w:hAnsi="Times New Roman"/>
          <w:sz w:val="22"/>
          <w:highlight w:val="yellow"/>
        </w:rPr>
        <w:t>dd.mm.åååå</w:t>
      </w:r>
      <w:proofErr w:type="spellEnd"/>
      <w:r w:rsidRPr="00706878">
        <w:rPr>
          <w:rFonts w:ascii="Times New Roman" w:hAnsi="Times New Roman"/>
          <w:sz w:val="22"/>
        </w:rPr>
        <w:t>]</w:t>
      </w:r>
    </w:p>
    <w:p w14:paraId="697A1131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[Tilbyder]</w:t>
      </w:r>
    </w:p>
    <w:p w14:paraId="0AF28156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[Adresse]</w:t>
      </w:r>
    </w:p>
    <w:p w14:paraId="14586F60" w14:textId="5C8A1995" w:rsidR="000070CE" w:rsidRPr="00706878" w:rsidRDefault="00565E48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  <w:highlight w:val="yellow"/>
        </w:rPr>
        <w:t>[</w:t>
      </w:r>
      <w:proofErr w:type="spellStart"/>
      <w:r>
        <w:rPr>
          <w:rFonts w:ascii="Times New Roman" w:hAnsi="Times New Roman"/>
          <w:sz w:val="22"/>
          <w:highlight w:val="yellow"/>
        </w:rPr>
        <w:t>Postnr</w:t>
      </w:r>
      <w:proofErr w:type="spellEnd"/>
      <w:r>
        <w:rPr>
          <w:rFonts w:ascii="Times New Roman" w:hAnsi="Times New Roman"/>
          <w:sz w:val="22"/>
          <w:highlight w:val="yellow"/>
        </w:rPr>
        <w:t>. og -</w:t>
      </w:r>
      <w:r w:rsidR="000070CE" w:rsidRPr="00706878">
        <w:rPr>
          <w:rFonts w:ascii="Times New Roman" w:hAnsi="Times New Roman"/>
          <w:sz w:val="22"/>
          <w:highlight w:val="yellow"/>
        </w:rPr>
        <w:t>sted</w:t>
      </w:r>
      <w:r w:rsidR="000070CE" w:rsidRPr="00706878">
        <w:rPr>
          <w:rFonts w:ascii="Times New Roman" w:hAnsi="Times New Roman"/>
          <w:sz w:val="22"/>
        </w:rPr>
        <w:t>]</w:t>
      </w:r>
    </w:p>
    <w:p w14:paraId="0F0A42B0" w14:textId="77777777" w:rsidR="000070CE" w:rsidRPr="00706878" w:rsidRDefault="000070CE" w:rsidP="000070CE">
      <w:pPr>
        <w:rPr>
          <w:rFonts w:asciiTheme="minorHAnsi" w:hAnsiTheme="minorHAnsi" w:cs="Arial"/>
        </w:rPr>
      </w:pPr>
    </w:p>
    <w:p w14:paraId="17AD1270" w14:textId="77777777" w:rsidR="000070CE" w:rsidRPr="00706878" w:rsidRDefault="000070CE" w:rsidP="00706878">
      <w:pPr>
        <w:pStyle w:val="Overskrift1"/>
        <w:keepLines/>
        <w:spacing w:before="480" w:after="0" w:line="276" w:lineRule="auto"/>
        <w:ind w:left="1065" w:hanging="705"/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</w:pPr>
      <w:r w:rsidRPr="00706878"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  <w:t>Tilbudsbrev</w:t>
      </w:r>
    </w:p>
    <w:p w14:paraId="62604C41" w14:textId="68FBE42D" w:rsidR="000070CE" w:rsidRDefault="000070CE" w:rsidP="000070CE">
      <w:r w:rsidRPr="00706878">
        <w:rPr>
          <w:rFonts w:ascii="Times New Roman" w:hAnsi="Times New Roman"/>
          <w:sz w:val="22"/>
        </w:rPr>
        <w:t xml:space="preserve">Vi leverer med dette tilbud i den kunngjorte </w:t>
      </w:r>
      <w:r w:rsidR="006D5217" w:rsidRPr="00706878">
        <w:rPr>
          <w:rFonts w:ascii="Times New Roman" w:hAnsi="Times New Roman"/>
          <w:sz w:val="22"/>
        </w:rPr>
        <w:t>konkurransen</w:t>
      </w:r>
      <w:r w:rsidRPr="00706878">
        <w:rPr>
          <w:rFonts w:ascii="Times New Roman" w:hAnsi="Times New Roman"/>
          <w:sz w:val="22"/>
        </w:rPr>
        <w:t xml:space="preserve"> om </w:t>
      </w:r>
      <w:r w:rsidR="00905E86" w:rsidRPr="00706878">
        <w:rPr>
          <w:rFonts w:ascii="Times New Roman" w:hAnsi="Times New Roman"/>
          <w:sz w:val="22"/>
        </w:rPr>
        <w:t>«</w:t>
      </w:r>
      <w:r w:rsidR="00140BE4">
        <w:t xml:space="preserve">Leveransekoordinator til CIKT LAA </w:t>
      </w:r>
      <w:proofErr w:type="gramStart"/>
      <w:r w:rsidR="00140BE4">
        <w:t xml:space="preserve">- </w:t>
      </w:r>
      <w:r w:rsidR="00140BE4" w:rsidRPr="004D2119">
        <w:t xml:space="preserve"> </w:t>
      </w:r>
      <w:r w:rsidR="00140BE4">
        <w:t>Ref</w:t>
      </w:r>
      <w:proofErr w:type="gramEnd"/>
      <w:r w:rsidR="00140BE4">
        <w:t xml:space="preserve">.nr. </w:t>
      </w:r>
      <w:hyperlink r:id="rId15" w:tgtFrame="right" w:history="1">
        <w:r w:rsidR="00140BE4" w:rsidRPr="004C0C08">
          <w:t>2019016552</w:t>
        </w:r>
      </w:hyperlink>
      <w:r w:rsidR="00140BE4">
        <w:t>»</w:t>
      </w:r>
    </w:p>
    <w:p w14:paraId="226D842A" w14:textId="77777777" w:rsidR="00140BE4" w:rsidRPr="00706878" w:rsidRDefault="00140BE4" w:rsidP="000070CE">
      <w:pPr>
        <w:rPr>
          <w:rFonts w:ascii="Times New Roman" w:hAnsi="Times New Roman"/>
          <w:sz w:val="22"/>
        </w:rPr>
      </w:pPr>
      <w:bookmarkStart w:id="0" w:name="_GoBack"/>
      <w:bookmarkEnd w:id="0"/>
    </w:p>
    <w:p w14:paraId="235A45F6" w14:textId="77777777" w:rsidR="000070CE" w:rsidRPr="00706878" w:rsidRDefault="000070CE" w:rsidP="000070CE">
      <w:pPr>
        <w:rPr>
          <w:rFonts w:ascii="Times New Roman" w:hAnsi="Times New Roman"/>
          <w:b/>
          <w:sz w:val="22"/>
        </w:rPr>
      </w:pPr>
      <w:r w:rsidRPr="00706878">
        <w:rPr>
          <w:rFonts w:ascii="Times New Roman" w:hAnsi="Times New Roman"/>
          <w:b/>
          <w:sz w:val="22"/>
        </w:rPr>
        <w:t>Tilbyders kontaktinformasjon:</w:t>
      </w:r>
    </w:p>
    <w:p w14:paraId="593ABADE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0070CE" w:rsidRPr="00706878" w14:paraId="355BC88B" w14:textId="77777777" w:rsidTr="00706878">
        <w:tc>
          <w:tcPr>
            <w:tcW w:w="3085" w:type="dxa"/>
          </w:tcPr>
          <w:p w14:paraId="3D1FC1F2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Navn tilbyder:</w:t>
            </w:r>
          </w:p>
        </w:tc>
        <w:tc>
          <w:tcPr>
            <w:tcW w:w="6415" w:type="dxa"/>
            <w:shd w:val="clear" w:color="auto" w:fill="auto"/>
          </w:tcPr>
          <w:p w14:paraId="06603EF4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navn]</w:t>
            </w:r>
          </w:p>
        </w:tc>
      </w:tr>
      <w:tr w:rsidR="000070CE" w:rsidRPr="00706878" w14:paraId="505709ED" w14:textId="77777777" w:rsidTr="00706878">
        <w:tc>
          <w:tcPr>
            <w:tcW w:w="3085" w:type="dxa"/>
          </w:tcPr>
          <w:p w14:paraId="1D29554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Organisasjonsnummer:</w:t>
            </w:r>
          </w:p>
        </w:tc>
        <w:tc>
          <w:tcPr>
            <w:tcW w:w="6415" w:type="dxa"/>
            <w:shd w:val="clear" w:color="auto" w:fill="auto"/>
          </w:tcPr>
          <w:p w14:paraId="55B9B4B9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 xml:space="preserve">[Sett inn </w:t>
            </w:r>
            <w:proofErr w:type="spellStart"/>
            <w:r w:rsidRPr="00706878">
              <w:rPr>
                <w:rFonts w:ascii="Times New Roman" w:hAnsi="Times New Roman"/>
                <w:sz w:val="22"/>
                <w:highlight w:val="yellow"/>
              </w:rPr>
              <w:t>organisasjonsnr</w:t>
            </w:r>
            <w:proofErr w:type="spellEnd"/>
            <w:r w:rsidRPr="00706878">
              <w:rPr>
                <w:rFonts w:ascii="Times New Roman" w:hAnsi="Times New Roman"/>
                <w:sz w:val="22"/>
                <w:highlight w:val="yellow"/>
              </w:rPr>
              <w:t>.]</w:t>
            </w:r>
          </w:p>
        </w:tc>
      </w:tr>
      <w:tr w:rsidR="000070CE" w:rsidRPr="00706878" w14:paraId="46E461EE" w14:textId="77777777" w:rsidTr="00706878">
        <w:tc>
          <w:tcPr>
            <w:tcW w:w="3085" w:type="dxa"/>
          </w:tcPr>
          <w:p w14:paraId="3624B871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Adresse:</w:t>
            </w:r>
          </w:p>
        </w:tc>
        <w:tc>
          <w:tcPr>
            <w:tcW w:w="6415" w:type="dxa"/>
            <w:shd w:val="clear" w:color="auto" w:fill="auto"/>
          </w:tcPr>
          <w:p w14:paraId="39C49DB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postadresse]</w:t>
            </w:r>
          </w:p>
        </w:tc>
      </w:tr>
      <w:tr w:rsidR="000070CE" w:rsidRPr="00706878" w14:paraId="3EB40F57" w14:textId="77777777" w:rsidTr="00706878">
        <w:tc>
          <w:tcPr>
            <w:tcW w:w="3085" w:type="dxa"/>
          </w:tcPr>
          <w:p w14:paraId="428DD47B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proofErr w:type="spellStart"/>
            <w:r w:rsidRPr="00706878">
              <w:rPr>
                <w:rFonts w:ascii="Times New Roman" w:hAnsi="Times New Roman"/>
                <w:b/>
                <w:sz w:val="22"/>
              </w:rPr>
              <w:t>Postnr</w:t>
            </w:r>
            <w:proofErr w:type="spellEnd"/>
            <w:r w:rsidRPr="00706878">
              <w:rPr>
                <w:rFonts w:ascii="Times New Roman" w:hAnsi="Times New Roman"/>
                <w:b/>
                <w:sz w:val="22"/>
              </w:rPr>
              <w:t>. og poststed:</w:t>
            </w:r>
          </w:p>
        </w:tc>
        <w:tc>
          <w:tcPr>
            <w:tcW w:w="6415" w:type="dxa"/>
            <w:shd w:val="clear" w:color="auto" w:fill="auto"/>
          </w:tcPr>
          <w:p w14:paraId="561D5789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postnummer og sted]</w:t>
            </w:r>
          </w:p>
        </w:tc>
      </w:tr>
      <w:tr w:rsidR="000070CE" w:rsidRPr="00706878" w14:paraId="6A255D56" w14:textId="77777777" w:rsidTr="00706878">
        <w:tc>
          <w:tcPr>
            <w:tcW w:w="3085" w:type="dxa"/>
          </w:tcPr>
          <w:p w14:paraId="1CBD5E0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Kontaktperson:</w:t>
            </w:r>
          </w:p>
        </w:tc>
        <w:tc>
          <w:tcPr>
            <w:tcW w:w="6415" w:type="dxa"/>
            <w:shd w:val="clear" w:color="auto" w:fill="auto"/>
          </w:tcPr>
          <w:p w14:paraId="27CC7807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 på kontaktperson for tilbudet]</w:t>
            </w:r>
          </w:p>
        </w:tc>
      </w:tr>
      <w:tr w:rsidR="000070CE" w:rsidRPr="00706878" w14:paraId="47F51A18" w14:textId="77777777" w:rsidTr="00706878">
        <w:tc>
          <w:tcPr>
            <w:tcW w:w="3085" w:type="dxa"/>
          </w:tcPr>
          <w:p w14:paraId="367AA04F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Telefonnummer</w:t>
            </w:r>
          </w:p>
        </w:tc>
        <w:tc>
          <w:tcPr>
            <w:tcW w:w="6415" w:type="dxa"/>
            <w:shd w:val="clear" w:color="auto" w:fill="auto"/>
          </w:tcPr>
          <w:p w14:paraId="1964B80A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direkte telefonnummer til kontaktperson]</w:t>
            </w:r>
          </w:p>
        </w:tc>
      </w:tr>
      <w:tr w:rsidR="000070CE" w:rsidRPr="00706878" w14:paraId="3A56FBB3" w14:textId="77777777" w:rsidTr="00706878">
        <w:tc>
          <w:tcPr>
            <w:tcW w:w="3085" w:type="dxa"/>
          </w:tcPr>
          <w:p w14:paraId="20F6E8FB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E-post:</w:t>
            </w:r>
          </w:p>
        </w:tc>
        <w:tc>
          <w:tcPr>
            <w:tcW w:w="6415" w:type="dxa"/>
            <w:shd w:val="clear" w:color="auto" w:fill="auto"/>
          </w:tcPr>
          <w:p w14:paraId="3B54ABF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e-post til kontaktperson]</w:t>
            </w:r>
          </w:p>
        </w:tc>
      </w:tr>
    </w:tbl>
    <w:p w14:paraId="284C1337" w14:textId="77777777" w:rsidR="000070CE" w:rsidRPr="00706878" w:rsidRDefault="000070CE" w:rsidP="000070CE">
      <w:pPr>
        <w:pStyle w:val="Overskrift1"/>
        <w:rPr>
          <w:rFonts w:ascii="Times New Roman" w:hAnsi="Times New Roman" w:cs="Times New Roman"/>
          <w:bCs w:val="0"/>
          <w:kern w:val="0"/>
          <w:sz w:val="22"/>
          <w:szCs w:val="24"/>
        </w:rPr>
      </w:pPr>
      <w:r w:rsidRPr="00706878">
        <w:rPr>
          <w:rFonts w:ascii="Times New Roman" w:hAnsi="Times New Roman" w:cs="Times New Roman"/>
          <w:bCs w:val="0"/>
          <w:kern w:val="0"/>
          <w:sz w:val="22"/>
          <w:szCs w:val="24"/>
        </w:rPr>
        <w:t>Eksemplarer og formkrav: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34"/>
        <w:gridCol w:w="4936"/>
        <w:gridCol w:w="944"/>
        <w:gridCol w:w="1136"/>
      </w:tblGrid>
      <w:tr w:rsidR="000070CE" w:rsidRPr="00706878" w14:paraId="339849DA" w14:textId="77777777" w:rsidTr="0049253E">
        <w:tc>
          <w:tcPr>
            <w:tcW w:w="2334" w:type="dxa"/>
            <w:shd w:val="clear" w:color="auto" w:fill="000000" w:themeFill="text1"/>
          </w:tcPr>
          <w:p w14:paraId="0DB6D35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Type dokumentasjon</w:t>
            </w:r>
          </w:p>
        </w:tc>
        <w:tc>
          <w:tcPr>
            <w:tcW w:w="4936" w:type="dxa"/>
            <w:shd w:val="clear" w:color="auto" w:fill="000000" w:themeFill="text1"/>
          </w:tcPr>
          <w:p w14:paraId="39D5E89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Kommentar</w:t>
            </w:r>
          </w:p>
        </w:tc>
        <w:tc>
          <w:tcPr>
            <w:tcW w:w="944" w:type="dxa"/>
            <w:shd w:val="clear" w:color="auto" w:fill="000000" w:themeFill="text1"/>
          </w:tcPr>
          <w:p w14:paraId="5E49206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Antal</w:t>
            </w:r>
            <w:r w:rsidRPr="00706878">
              <w:rPr>
                <w:rFonts w:ascii="Times New Roman" w:hAnsi="Times New Roman"/>
                <w:sz w:val="22"/>
              </w:rPr>
              <w:t>l</w:t>
            </w:r>
          </w:p>
        </w:tc>
        <w:tc>
          <w:tcPr>
            <w:tcW w:w="1136" w:type="dxa"/>
          </w:tcPr>
          <w:p w14:paraId="366DF68D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  <w:highlight w:val="yellow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Vedlagt?</w:t>
            </w:r>
          </w:p>
        </w:tc>
      </w:tr>
      <w:tr w:rsidR="000070CE" w:rsidRPr="00706878" w14:paraId="0B8E94BB" w14:textId="77777777" w:rsidTr="0049253E">
        <w:tc>
          <w:tcPr>
            <w:tcW w:w="2334" w:type="dxa"/>
          </w:tcPr>
          <w:p w14:paraId="7084FBEE" w14:textId="64A38D26" w:rsidR="000070CE" w:rsidRPr="00706878" w:rsidRDefault="00C44C02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 xml:space="preserve">Komplett elektronisk versjon av tilbudet innlevert </w:t>
            </w:r>
            <w:r w:rsidR="00070530">
              <w:rPr>
                <w:rFonts w:ascii="Times New Roman" w:hAnsi="Times New Roman"/>
                <w:sz w:val="22"/>
              </w:rPr>
              <w:t xml:space="preserve">via </w:t>
            </w:r>
            <w:proofErr w:type="spellStart"/>
            <w:r w:rsidR="00070530">
              <w:rPr>
                <w:rFonts w:ascii="Times New Roman" w:hAnsi="Times New Roman"/>
                <w:sz w:val="22"/>
              </w:rPr>
              <w:t>Mercell</w:t>
            </w:r>
            <w:proofErr w:type="spellEnd"/>
          </w:p>
          <w:p w14:paraId="38C1DAF0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  <w:p w14:paraId="7FF8FE3A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936" w:type="dxa"/>
          </w:tcPr>
          <w:p w14:paraId="69D70B8A" w14:textId="082EED45" w:rsidR="00C87243" w:rsidRDefault="00C87243" w:rsidP="00C87243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Filformat</w:t>
            </w:r>
          </w:p>
          <w:p w14:paraId="638BC297" w14:textId="77777777" w:rsidR="00C87243" w:rsidRPr="00C87243" w:rsidRDefault="00C87243" w:rsidP="00C87243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skal kunne leses av MS Office 2010 eller nyere versjon. Brosjyrer etc. kan være i PDF format</w:t>
            </w:r>
          </w:p>
          <w:p w14:paraId="0E3DFD7F" w14:textId="1F3445EC" w:rsidR="000070CE" w:rsidRPr="00771F4B" w:rsidRDefault="00C87243" w:rsidP="00771F4B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navngis slik at filens navn viser til filens innhold</w:t>
            </w:r>
          </w:p>
        </w:tc>
        <w:tc>
          <w:tcPr>
            <w:tcW w:w="944" w:type="dxa"/>
            <w:shd w:val="clear" w:color="auto" w:fill="auto"/>
          </w:tcPr>
          <w:p w14:paraId="7B329F84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1</w:t>
            </w:r>
          </w:p>
        </w:tc>
        <w:sdt>
          <w:sdtPr>
            <w:rPr>
              <w:rFonts w:ascii="Times New Roman" w:hAnsi="Times New Roman"/>
              <w:sz w:val="22"/>
            </w:rPr>
            <w:id w:val="-111991025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1136" w:type="dxa"/>
                <w:shd w:val="clear" w:color="auto" w:fill="FFF89F"/>
              </w:tcPr>
              <w:p w14:paraId="601E7580" w14:textId="77777777" w:rsidR="000070CE" w:rsidRPr="00706878" w:rsidRDefault="000070CE" w:rsidP="00706878">
                <w:pPr>
                  <w:jc w:val="center"/>
                  <w:rPr>
                    <w:rFonts w:ascii="Times New Roman" w:hAnsi="Times New Roman"/>
                    <w:sz w:val="22"/>
                    <w:highlight w:val="yellow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</w:tbl>
    <w:p w14:paraId="6226896C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B1CBFD2" w14:textId="2B2E7B46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Det bekreftes at tilbudet vedstås frem til vedståelsesfristens utløp som oppgitt i konkurransegrunnlaget, evt. frem til </w:t>
      </w:r>
      <w:r w:rsidR="00706878" w:rsidRPr="00706878">
        <w:rPr>
          <w:rFonts w:ascii="Times New Roman" w:hAnsi="Times New Roman"/>
          <w:sz w:val="22"/>
        </w:rPr>
        <w:t>kontraktsignering</w:t>
      </w:r>
      <w:r w:rsidR="00070530">
        <w:rPr>
          <w:rFonts w:ascii="Times New Roman" w:hAnsi="Times New Roman"/>
          <w:sz w:val="22"/>
        </w:rPr>
        <w:t xml:space="preserve"> dersom det skjer før.</w:t>
      </w:r>
    </w:p>
    <w:p w14:paraId="58F7ABCC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086A4C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>Med vennlig hilsen</w:t>
      </w:r>
    </w:p>
    <w:p w14:paraId="386D1155" w14:textId="77777777" w:rsidR="000070CE" w:rsidRPr="00706878" w:rsidRDefault="000070CE" w:rsidP="000070CE">
      <w:pPr>
        <w:rPr>
          <w:rFonts w:ascii="Times New Roman" w:hAnsi="Times New Roman"/>
        </w:rPr>
      </w:pPr>
    </w:p>
    <w:p w14:paraId="4B3EC0F2" w14:textId="26A83AD6" w:rsidR="000070CE" w:rsidRPr="00706878" w:rsidRDefault="000070CE" w:rsidP="00706878">
      <w:pPr>
        <w:tabs>
          <w:tab w:val="left" w:pos="930"/>
        </w:tabs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highlight w:val="yellow"/>
        </w:rPr>
        <w:t>[</w:t>
      </w:r>
      <w:r w:rsidRPr="00706878">
        <w:rPr>
          <w:rFonts w:ascii="Times New Roman" w:hAnsi="Times New Roman"/>
          <w:sz w:val="22"/>
          <w:highlight w:val="yellow"/>
        </w:rPr>
        <w:t>NN]</w:t>
      </w:r>
      <w:r w:rsidR="00706878" w:rsidRPr="00706878">
        <w:rPr>
          <w:rFonts w:ascii="Times New Roman" w:hAnsi="Times New Roman"/>
          <w:sz w:val="22"/>
          <w:highlight w:val="yellow"/>
        </w:rPr>
        <w:tab/>
      </w:r>
    </w:p>
    <w:p w14:paraId="417CE04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  <w:highlight w:val="yellow"/>
        </w:rPr>
        <w:t>[Tittel]</w:t>
      </w:r>
    </w:p>
    <w:p w14:paraId="6EB5C263" w14:textId="77777777" w:rsidR="000070CE" w:rsidRPr="00706878" w:rsidRDefault="000070CE" w:rsidP="000070CE">
      <w:pPr>
        <w:rPr>
          <w:rFonts w:ascii="Times New Roman" w:hAnsi="Times New Roman"/>
          <w:b/>
          <w:sz w:val="22"/>
        </w:rPr>
      </w:pPr>
    </w:p>
    <w:p w14:paraId="4DEF36B1" w14:textId="77777777" w:rsidR="000070CE" w:rsidRPr="00706878" w:rsidRDefault="000070CE" w:rsidP="000070CE">
      <w:pPr>
        <w:jc w:val="right"/>
        <w:rPr>
          <w:rFonts w:ascii="Times New Roman" w:hAnsi="Times New Roman"/>
          <w:b/>
          <w:i/>
          <w:sz w:val="22"/>
        </w:rPr>
      </w:pPr>
      <w:r w:rsidRPr="00706878">
        <w:rPr>
          <w:rFonts w:ascii="Times New Roman" w:hAnsi="Times New Roman"/>
          <w:b/>
          <w:i/>
          <w:sz w:val="22"/>
        </w:rPr>
        <w:t xml:space="preserve">Innholdsfortegnelsen er fylt ut på neste side  </w:t>
      </w:r>
    </w:p>
    <w:p w14:paraId="6D11FF56" w14:textId="77777777" w:rsidR="000070CE" w:rsidRPr="00706878" w:rsidRDefault="000070CE" w:rsidP="000070CE">
      <w:pPr>
        <w:rPr>
          <w:rFonts w:asciiTheme="minorHAnsi" w:hAnsiTheme="minorHAnsi"/>
          <w:b/>
        </w:rPr>
      </w:pPr>
    </w:p>
    <w:p w14:paraId="667D7AAE" w14:textId="77777777" w:rsidR="000070CE" w:rsidRPr="00706878" w:rsidRDefault="000070CE" w:rsidP="00706878">
      <w:pPr>
        <w:pStyle w:val="Overskrift1"/>
        <w:keepLines/>
        <w:spacing w:before="480" w:after="0" w:line="276" w:lineRule="auto"/>
        <w:ind w:left="1065" w:hanging="705"/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</w:pPr>
      <w:r w:rsidRPr="00706878"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  <w:lastRenderedPageBreak/>
        <w:t>Innholdsfortegnelse</w:t>
      </w:r>
    </w:p>
    <w:p w14:paraId="76D84989" w14:textId="77777777" w:rsidR="000070CE" w:rsidRPr="00706878" w:rsidRDefault="000070CE" w:rsidP="000070CE">
      <w:pPr>
        <w:rPr>
          <w:rFonts w:asciiTheme="minorHAnsi" w:hAnsiTheme="minorHAnsi"/>
          <w:b/>
          <w:sz w:val="22"/>
        </w:rPr>
      </w:pPr>
    </w:p>
    <w:p w14:paraId="7F86CA3E" w14:textId="77777777" w:rsidR="00247F67" w:rsidRDefault="000070CE" w:rsidP="000070CE">
      <w:pPr>
        <w:rPr>
          <w:rFonts w:ascii="Times New Roman" w:hAnsi="Times New Roman"/>
          <w:b/>
          <w:sz w:val="22"/>
        </w:rPr>
      </w:pPr>
      <w:r w:rsidRPr="00706878">
        <w:rPr>
          <w:rFonts w:ascii="Times New Roman" w:hAnsi="Times New Roman"/>
          <w:b/>
          <w:sz w:val="22"/>
        </w:rPr>
        <w:t>Tilbudet inneholder dokumentasjonen i tabellen, sortert under skillearkene gitt i første kolonne. Kolonnene under «Til</w:t>
      </w:r>
      <w:r w:rsidR="00CB46FB">
        <w:rPr>
          <w:rFonts w:ascii="Times New Roman" w:hAnsi="Times New Roman"/>
          <w:b/>
          <w:sz w:val="22"/>
        </w:rPr>
        <w:t>byders besvarelse» er fylt ut.</w:t>
      </w:r>
    </w:p>
    <w:p w14:paraId="665F8FEC" w14:textId="7109AB4D" w:rsidR="000070CE" w:rsidRPr="00CB46FB" w:rsidRDefault="00CB46FB" w:rsidP="000070CE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 </w:t>
      </w:r>
    </w:p>
    <w:tbl>
      <w:tblPr>
        <w:tblStyle w:val="Tabellrutenett"/>
        <w:tblW w:w="5016" w:type="pct"/>
        <w:tblLayout w:type="fixed"/>
        <w:tblLook w:val="04A0" w:firstRow="1" w:lastRow="0" w:firstColumn="1" w:lastColumn="0" w:noHBand="0" w:noVBand="1"/>
      </w:tblPr>
      <w:tblGrid>
        <w:gridCol w:w="816"/>
        <w:gridCol w:w="709"/>
        <w:gridCol w:w="711"/>
        <w:gridCol w:w="2125"/>
        <w:gridCol w:w="1985"/>
        <w:gridCol w:w="2277"/>
        <w:gridCol w:w="984"/>
      </w:tblGrid>
      <w:tr w:rsidR="000070CE" w:rsidRPr="00706878" w14:paraId="7837176B" w14:textId="77777777" w:rsidTr="00745DCE">
        <w:tc>
          <w:tcPr>
            <w:tcW w:w="3303" w:type="pct"/>
            <w:gridSpan w:val="5"/>
            <w:shd w:val="clear" w:color="auto" w:fill="000000" w:themeFill="text1"/>
          </w:tcPr>
          <w:p w14:paraId="7B213AFB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Oppdragsgivers informasjon</w:t>
            </w:r>
          </w:p>
        </w:tc>
        <w:tc>
          <w:tcPr>
            <w:tcW w:w="1697" w:type="pct"/>
            <w:gridSpan w:val="2"/>
            <w:shd w:val="clear" w:color="auto" w:fill="FFF89F"/>
          </w:tcPr>
          <w:p w14:paraId="44E09EC0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Tilbyders besvarelse</w:t>
            </w:r>
          </w:p>
        </w:tc>
      </w:tr>
      <w:tr w:rsidR="000070CE" w:rsidRPr="00706878" w14:paraId="28927E7E" w14:textId="77777777" w:rsidTr="00745DCE">
        <w:tc>
          <w:tcPr>
            <w:tcW w:w="425" w:type="pct"/>
            <w:shd w:val="clear" w:color="auto" w:fill="BFBFBF" w:themeFill="background1" w:themeFillShade="BF"/>
          </w:tcPr>
          <w:p w14:paraId="748A64BF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shd w:val="clear" w:color="auto" w:fill="BFBFBF" w:themeFill="background1" w:themeFillShade="BF"/>
          </w:tcPr>
          <w:p w14:paraId="7C47DD68" w14:textId="77777777" w:rsidR="000070CE" w:rsidRPr="00706878" w:rsidRDefault="000070CE" w:rsidP="00706878">
            <w:pPr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Kravtype</w:t>
            </w:r>
          </w:p>
        </w:tc>
        <w:tc>
          <w:tcPr>
            <w:tcW w:w="370" w:type="pct"/>
            <w:shd w:val="clear" w:color="auto" w:fill="BFBFBF" w:themeFill="background1" w:themeFillShade="BF"/>
          </w:tcPr>
          <w:p w14:paraId="6C05DFE1" w14:textId="77777777" w:rsidR="000070CE" w:rsidRPr="00706878" w:rsidRDefault="000070CE" w:rsidP="00706878">
            <w:pPr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Skille-kort</w:t>
            </w:r>
          </w:p>
        </w:tc>
        <w:tc>
          <w:tcPr>
            <w:tcW w:w="1106" w:type="pct"/>
            <w:shd w:val="clear" w:color="auto" w:fill="BFBFBF" w:themeFill="background1" w:themeFillShade="BF"/>
          </w:tcPr>
          <w:p w14:paraId="386AB9BE" w14:textId="77777777" w:rsidR="000070CE" w:rsidRPr="00706878" w:rsidRDefault="000070CE" w:rsidP="00706878">
            <w:pPr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Dokumentasjons-krav</w:t>
            </w:r>
          </w:p>
        </w:tc>
        <w:tc>
          <w:tcPr>
            <w:tcW w:w="1033" w:type="pct"/>
            <w:shd w:val="clear" w:color="auto" w:fill="BFBFBF" w:themeFill="background1" w:themeFillShade="BF"/>
          </w:tcPr>
          <w:p w14:paraId="7164835D" w14:textId="77777777" w:rsidR="000070CE" w:rsidRPr="00706878" w:rsidRDefault="000070CE" w:rsidP="00706878">
            <w:pPr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Mal / vedlegg</w:t>
            </w:r>
          </w:p>
        </w:tc>
        <w:tc>
          <w:tcPr>
            <w:tcW w:w="1185" w:type="pct"/>
            <w:shd w:val="clear" w:color="auto" w:fill="auto"/>
          </w:tcPr>
          <w:p w14:paraId="381082B8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 xml:space="preserve">Navn på </w:t>
            </w:r>
            <w:proofErr w:type="spellStart"/>
            <w:r w:rsidRPr="00706878">
              <w:rPr>
                <w:rFonts w:ascii="Times New Roman" w:hAnsi="Times New Roman"/>
                <w:b/>
                <w:szCs w:val="18"/>
              </w:rPr>
              <w:t>dok</w:t>
            </w:r>
            <w:proofErr w:type="spellEnd"/>
            <w:r w:rsidRPr="00706878">
              <w:rPr>
                <w:rFonts w:ascii="Times New Roman" w:hAnsi="Times New Roman"/>
                <w:b/>
                <w:szCs w:val="18"/>
              </w:rPr>
              <w:t>.</w:t>
            </w:r>
          </w:p>
        </w:tc>
        <w:tc>
          <w:tcPr>
            <w:tcW w:w="512" w:type="pct"/>
            <w:shd w:val="clear" w:color="auto" w:fill="FFF89F"/>
          </w:tcPr>
          <w:p w14:paraId="6C73911A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Vedlagt?</w:t>
            </w:r>
          </w:p>
        </w:tc>
      </w:tr>
      <w:tr w:rsidR="000070CE" w:rsidRPr="00706878" w14:paraId="3254D84C" w14:textId="77777777" w:rsidTr="00745DCE">
        <w:trPr>
          <w:cantSplit/>
          <w:trHeight w:val="349"/>
        </w:trPr>
        <w:tc>
          <w:tcPr>
            <w:tcW w:w="425" w:type="pct"/>
            <w:shd w:val="clear" w:color="auto" w:fill="FFFF00"/>
            <w:textDirection w:val="tbRl"/>
          </w:tcPr>
          <w:p w14:paraId="170B7EEB" w14:textId="77777777" w:rsidR="000070CE" w:rsidRPr="00706878" w:rsidRDefault="000070CE" w:rsidP="00706878">
            <w:pPr>
              <w:ind w:left="113" w:right="113"/>
              <w:jc w:val="center"/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369" w:type="pct"/>
            <w:textDirection w:val="tbRl"/>
            <w:vAlign w:val="center"/>
          </w:tcPr>
          <w:p w14:paraId="2F10BA5D" w14:textId="77777777" w:rsidR="000070CE" w:rsidRPr="00706878" w:rsidRDefault="000070CE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2FCA5615" w14:textId="2D5BD6F9" w:rsidR="000070CE" w:rsidRPr="00706878" w:rsidRDefault="000070CE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0055245F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Tilbudsbrev</w:t>
            </w:r>
          </w:p>
        </w:tc>
        <w:tc>
          <w:tcPr>
            <w:tcW w:w="1033" w:type="pct"/>
            <w:vAlign w:val="center"/>
          </w:tcPr>
          <w:p w14:paraId="5D610197" w14:textId="16CC95FD" w:rsidR="000070CE" w:rsidRPr="00706878" w:rsidRDefault="000070CE" w:rsidP="00745DCE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>Dette dokumentet</w:t>
            </w:r>
            <w:r w:rsidR="00745DCE"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6D86D6B8" w14:textId="2E0B8DF3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>Tilbudsbrev</w:t>
            </w:r>
          </w:p>
        </w:tc>
        <w:sdt>
          <w:sdtPr>
            <w:rPr>
              <w:rFonts w:ascii="Times New Roman" w:hAnsi="Times New Roman"/>
              <w:sz w:val="22"/>
            </w:rPr>
            <w:id w:val="-627308682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68E84967" w14:textId="227E78C5" w:rsidR="000070CE" w:rsidRPr="00706878" w:rsidRDefault="00DC4EA4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cs="Arial"/>
                    <w:sz w:val="22"/>
                  </w:rPr>
                  <w:t>☐</w:t>
                </w:r>
              </w:p>
            </w:tc>
          </w:sdtContent>
        </w:sdt>
      </w:tr>
      <w:tr w:rsidR="000070CE" w:rsidRPr="00706878" w14:paraId="5F60B7BF" w14:textId="77777777" w:rsidTr="00745DCE">
        <w:trPr>
          <w:cantSplit/>
          <w:trHeight w:val="874"/>
        </w:trPr>
        <w:tc>
          <w:tcPr>
            <w:tcW w:w="425" w:type="pct"/>
            <w:vMerge w:val="restart"/>
            <w:shd w:val="clear" w:color="auto" w:fill="000000" w:themeFill="text1"/>
            <w:textDirection w:val="tbRl"/>
            <w:vAlign w:val="center"/>
          </w:tcPr>
          <w:p w14:paraId="7BFABA51" w14:textId="77777777" w:rsidR="000070CE" w:rsidRPr="00706878" w:rsidRDefault="000070CE" w:rsidP="00706878">
            <w:pPr>
              <w:ind w:left="113" w:right="113"/>
              <w:jc w:val="center"/>
              <w:rPr>
                <w:rFonts w:ascii="Times New Roman" w:hAnsi="Times New Roman"/>
                <w:caps/>
                <w:sz w:val="22"/>
              </w:rPr>
            </w:pPr>
            <w:r w:rsidRPr="00706878">
              <w:rPr>
                <w:rFonts w:ascii="Times New Roman" w:hAnsi="Times New Roman"/>
                <w:caps/>
              </w:rPr>
              <w:t>Kvalifikasjon</w:t>
            </w:r>
          </w:p>
        </w:tc>
        <w:tc>
          <w:tcPr>
            <w:tcW w:w="369" w:type="pct"/>
            <w:textDirection w:val="tbRl"/>
            <w:vAlign w:val="center"/>
          </w:tcPr>
          <w:p w14:paraId="5CCAA60B" w14:textId="77777777" w:rsidR="000070CE" w:rsidRPr="00706878" w:rsidRDefault="000070CE" w:rsidP="00706878">
            <w:pPr>
              <w:ind w:left="113" w:right="113"/>
              <w:jc w:val="center"/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Obligatoriske krav</w:t>
            </w:r>
          </w:p>
        </w:tc>
        <w:tc>
          <w:tcPr>
            <w:tcW w:w="370" w:type="pct"/>
            <w:vAlign w:val="center"/>
          </w:tcPr>
          <w:p w14:paraId="6550CE22" w14:textId="3299AE4F" w:rsidR="000070CE" w:rsidRPr="00706878" w:rsidRDefault="000070CE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6800DBE5" w14:textId="120D9CD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Skatte- og MVA-attest</w:t>
            </w:r>
            <w:r w:rsidR="00BF3538">
              <w:rPr>
                <w:rFonts w:ascii="Times New Roman" w:hAnsi="Times New Roman"/>
                <w:b/>
                <w:sz w:val="22"/>
              </w:rPr>
              <w:t xml:space="preserve"> (ikke eldre enn 6 </w:t>
            </w:r>
            <w:proofErr w:type="spellStart"/>
            <w:r w:rsidR="00BF3538">
              <w:rPr>
                <w:rFonts w:ascii="Times New Roman" w:hAnsi="Times New Roman"/>
                <w:b/>
                <w:sz w:val="22"/>
              </w:rPr>
              <w:t>mnd</w:t>
            </w:r>
            <w:proofErr w:type="spellEnd"/>
            <w:r w:rsidR="00BF3538">
              <w:rPr>
                <w:rFonts w:ascii="Times New Roman" w:hAnsi="Times New Roman"/>
                <w:b/>
                <w:sz w:val="22"/>
              </w:rPr>
              <w:t>)</w:t>
            </w:r>
          </w:p>
        </w:tc>
        <w:tc>
          <w:tcPr>
            <w:tcW w:w="1033" w:type="pct"/>
            <w:vAlign w:val="center"/>
          </w:tcPr>
          <w:p w14:paraId="0400CF77" w14:textId="26CC9F86" w:rsidR="00745D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>Fra Skatteetaten (</w:t>
            </w:r>
            <w:proofErr w:type="spellStart"/>
            <w:r w:rsidRPr="00706878">
              <w:rPr>
                <w:rFonts w:ascii="Times New Roman" w:hAnsi="Times New Roman"/>
                <w:sz w:val="22"/>
              </w:rPr>
              <w:t>altinn</w:t>
            </w:r>
            <w:proofErr w:type="spellEnd"/>
            <w:r w:rsidRPr="00706878">
              <w:rPr>
                <w:rFonts w:ascii="Times New Roman" w:hAnsi="Times New Roman"/>
                <w:sz w:val="22"/>
              </w:rPr>
              <w:t>)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2E23B198" w14:textId="7DAC3B25" w:rsidR="000070CE" w:rsidRPr="00706878" w:rsidRDefault="0007053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1</w:t>
            </w:r>
            <w:r w:rsidR="00745DCE">
              <w:rPr>
                <w:rFonts w:ascii="Times New Roman" w:hAnsi="Times New Roman"/>
                <w:sz w:val="22"/>
              </w:rPr>
              <w:t xml:space="preserve"> </w:t>
            </w:r>
            <w:r w:rsidR="000070CE" w:rsidRPr="00706878">
              <w:rPr>
                <w:rFonts w:ascii="Times New Roman" w:hAnsi="Times New Roman"/>
                <w:sz w:val="22"/>
              </w:rPr>
              <w:t xml:space="preserve">Skatte- og </w:t>
            </w:r>
            <w:proofErr w:type="spellStart"/>
            <w:r w:rsidR="000070CE" w:rsidRPr="00706878">
              <w:rPr>
                <w:rFonts w:ascii="Times New Roman" w:hAnsi="Times New Roman"/>
                <w:sz w:val="22"/>
              </w:rPr>
              <w:t>mva</w:t>
            </w:r>
            <w:proofErr w:type="spellEnd"/>
            <w:r w:rsidR="000070CE" w:rsidRPr="00706878">
              <w:rPr>
                <w:rFonts w:ascii="Times New Roman" w:hAnsi="Times New Roman"/>
                <w:sz w:val="22"/>
              </w:rPr>
              <w:t>-attest</w:t>
            </w:r>
          </w:p>
        </w:tc>
        <w:sdt>
          <w:sdtPr>
            <w:rPr>
              <w:rFonts w:ascii="Times New Roman" w:hAnsi="Times New Roman"/>
              <w:sz w:val="22"/>
            </w:rPr>
            <w:id w:val="-1115514172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2A60D1E3" w14:textId="6E658E9E" w:rsidR="000070CE" w:rsidRPr="00706878" w:rsidRDefault="00745DCE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cs="Arial"/>
                    <w:sz w:val="22"/>
                  </w:rPr>
                  <w:t>☐</w:t>
                </w:r>
              </w:p>
            </w:tc>
          </w:sdtContent>
        </w:sdt>
      </w:tr>
      <w:tr w:rsidR="00745DCE" w:rsidRPr="00706878" w14:paraId="1ABAAEDE" w14:textId="77777777" w:rsidTr="00745DCE">
        <w:trPr>
          <w:cantSplit/>
          <w:trHeight w:val="874"/>
        </w:trPr>
        <w:tc>
          <w:tcPr>
            <w:tcW w:w="425" w:type="pct"/>
            <w:vMerge/>
            <w:shd w:val="clear" w:color="auto" w:fill="000000" w:themeFill="text1"/>
            <w:textDirection w:val="tbRl"/>
            <w:vAlign w:val="center"/>
          </w:tcPr>
          <w:p w14:paraId="40A2C813" w14:textId="77777777" w:rsidR="00745DCE" w:rsidRPr="00706878" w:rsidRDefault="00745DCE" w:rsidP="00706878">
            <w:pPr>
              <w:ind w:left="113" w:right="113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3FE25FB0" w14:textId="7143B4C6" w:rsidR="00745DCE" w:rsidRPr="00706878" w:rsidRDefault="00745DCE" w:rsidP="00706878">
            <w:pPr>
              <w:ind w:left="113" w:right="113"/>
              <w:jc w:val="center"/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Obligatoriske krav</w:t>
            </w:r>
          </w:p>
        </w:tc>
        <w:tc>
          <w:tcPr>
            <w:tcW w:w="370" w:type="pct"/>
            <w:vAlign w:val="center"/>
          </w:tcPr>
          <w:p w14:paraId="6A7DB428" w14:textId="77777777" w:rsidR="00745DCE" w:rsidRPr="00706878" w:rsidRDefault="00745DCE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73755ED6" w14:textId="4342DC9E" w:rsidR="00745DCE" w:rsidRPr="00706878" w:rsidRDefault="00745DCE" w:rsidP="00706878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Krav til leverandørens tekniske og faglige kvalifikasjoner</w:t>
            </w:r>
          </w:p>
        </w:tc>
        <w:tc>
          <w:tcPr>
            <w:tcW w:w="1033" w:type="pct"/>
            <w:vAlign w:val="center"/>
          </w:tcPr>
          <w:p w14:paraId="78C41EB1" w14:textId="7A946BD5" w:rsidR="00745DCE" w:rsidRPr="00706878" w:rsidRDefault="00745DCE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185" w:type="pct"/>
            <w:shd w:val="clear" w:color="auto" w:fill="auto"/>
            <w:vAlign w:val="center"/>
          </w:tcPr>
          <w:p w14:paraId="16DA5C2C" w14:textId="334586EE" w:rsidR="00745DCE" w:rsidRPr="00706878" w:rsidRDefault="0007053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2</w:t>
            </w:r>
            <w:r w:rsidR="00745DCE">
              <w:rPr>
                <w:rFonts w:ascii="Times New Roman" w:hAnsi="Times New Roman"/>
                <w:sz w:val="22"/>
              </w:rPr>
              <w:t xml:space="preserve"> </w:t>
            </w:r>
            <w:r w:rsidR="00745DCE"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-1250574673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520EBECD" w14:textId="42E12625" w:rsidR="00745DCE" w:rsidRDefault="00745DCE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cs="Arial"/>
                    <w:sz w:val="22"/>
                  </w:rPr>
                  <w:t>☐</w:t>
                </w:r>
              </w:p>
            </w:tc>
          </w:sdtContent>
        </w:sdt>
      </w:tr>
      <w:tr w:rsidR="002A289B" w:rsidRPr="00706878" w14:paraId="19384D39" w14:textId="77777777" w:rsidTr="00C709B0">
        <w:trPr>
          <w:cantSplit/>
          <w:trHeight w:val="1385"/>
        </w:trPr>
        <w:tc>
          <w:tcPr>
            <w:tcW w:w="425" w:type="pct"/>
            <w:vMerge/>
            <w:tcBorders>
              <w:bottom w:val="single" w:sz="4" w:space="0" w:color="auto"/>
            </w:tcBorders>
            <w:shd w:val="clear" w:color="auto" w:fill="000000" w:themeFill="text1"/>
          </w:tcPr>
          <w:p w14:paraId="75871E79" w14:textId="77777777" w:rsidR="002A289B" w:rsidRPr="00706878" w:rsidRDefault="002A289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vMerge w:val="restart"/>
            <w:tcBorders>
              <w:bottom w:val="single" w:sz="4" w:space="0" w:color="auto"/>
            </w:tcBorders>
            <w:textDirection w:val="tbRl"/>
            <w:vAlign w:val="center"/>
          </w:tcPr>
          <w:p w14:paraId="3B49E1C9" w14:textId="77777777" w:rsidR="00C709B0" w:rsidRDefault="002A289B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 xml:space="preserve">Evt. </w:t>
            </w:r>
          </w:p>
          <w:p w14:paraId="5BA90995" w14:textId="1C67BD94" w:rsidR="002A289B" w:rsidRPr="00706878" w:rsidRDefault="002A289B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Underleverandør</w:t>
            </w:r>
          </w:p>
        </w:tc>
        <w:tc>
          <w:tcPr>
            <w:tcW w:w="370" w:type="pct"/>
            <w:vMerge w:val="restart"/>
            <w:tcBorders>
              <w:bottom w:val="single" w:sz="4" w:space="0" w:color="auto"/>
            </w:tcBorders>
            <w:vAlign w:val="center"/>
          </w:tcPr>
          <w:p w14:paraId="7EE17C41" w14:textId="1672BD4E" w:rsidR="002A289B" w:rsidRPr="00706878" w:rsidRDefault="002A289B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Merge w:val="restart"/>
            <w:tcBorders>
              <w:bottom w:val="single" w:sz="4" w:space="0" w:color="auto"/>
            </w:tcBorders>
            <w:vAlign w:val="center"/>
          </w:tcPr>
          <w:p w14:paraId="2B68D5BB" w14:textId="7A0038AE" w:rsidR="002A289B" w:rsidRPr="00706878" w:rsidRDefault="002A289B" w:rsidP="00706878">
            <w:pPr>
              <w:rPr>
                <w:rFonts w:ascii="Times New Roman" w:hAnsi="Times New Roman"/>
                <w:b/>
                <w:sz w:val="22"/>
                <w:highlight w:val="red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Forpliktelses</w:t>
            </w:r>
            <w:r>
              <w:rPr>
                <w:rFonts w:ascii="Times New Roman" w:hAnsi="Times New Roman"/>
                <w:b/>
                <w:sz w:val="22"/>
              </w:rPr>
              <w:t>-</w:t>
            </w:r>
            <w:r w:rsidRPr="00706878">
              <w:rPr>
                <w:rFonts w:ascii="Times New Roman" w:hAnsi="Times New Roman"/>
                <w:b/>
                <w:sz w:val="22"/>
              </w:rPr>
              <w:t>erklæring underleverandør</w:t>
            </w:r>
          </w:p>
        </w:tc>
        <w:tc>
          <w:tcPr>
            <w:tcW w:w="1033" w:type="pct"/>
            <w:vMerge w:val="restart"/>
            <w:tcBorders>
              <w:bottom w:val="single" w:sz="4" w:space="0" w:color="auto"/>
            </w:tcBorders>
            <w:vAlign w:val="center"/>
          </w:tcPr>
          <w:p w14:paraId="6FDC342F" w14:textId="013AB23F" w:rsidR="002A289B" w:rsidRPr="00706878" w:rsidRDefault="002A289B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 xml:space="preserve">Vedlegg </w:t>
            </w:r>
            <w:r w:rsidR="00EB3E50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1185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AD353" w14:textId="19E89EC6" w:rsidR="002A289B" w:rsidRPr="00706878" w:rsidRDefault="00C73537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2020117036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vMerge w:val="restart"/>
                <w:tcBorders>
                  <w:bottom w:val="single" w:sz="4" w:space="0" w:color="auto"/>
                </w:tcBorders>
                <w:shd w:val="clear" w:color="auto" w:fill="FFF89F"/>
                <w:vAlign w:val="center"/>
              </w:tcPr>
              <w:p w14:paraId="191A18DB" w14:textId="314E439A" w:rsidR="002A289B" w:rsidRPr="00706878" w:rsidRDefault="00C709B0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cs="Arial"/>
                    <w:sz w:val="22"/>
                  </w:rPr>
                  <w:t>☐</w:t>
                </w:r>
              </w:p>
            </w:tc>
          </w:sdtContent>
        </w:sdt>
      </w:tr>
      <w:tr w:rsidR="002A289B" w:rsidRPr="00706878" w14:paraId="65FA4F78" w14:textId="77777777" w:rsidTr="00745DCE">
        <w:trPr>
          <w:cantSplit/>
          <w:trHeight w:val="586"/>
        </w:trPr>
        <w:tc>
          <w:tcPr>
            <w:tcW w:w="425" w:type="pct"/>
            <w:shd w:val="clear" w:color="auto" w:fill="000000" w:themeFill="text1"/>
          </w:tcPr>
          <w:p w14:paraId="34986185" w14:textId="75A9E419" w:rsidR="002A289B" w:rsidRPr="00706878" w:rsidRDefault="002A289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vMerge/>
            <w:textDirection w:val="tbRl"/>
            <w:vAlign w:val="center"/>
          </w:tcPr>
          <w:p w14:paraId="54E2005C" w14:textId="77777777" w:rsidR="002A289B" w:rsidRPr="00706878" w:rsidRDefault="002A289B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70" w:type="pct"/>
            <w:vMerge/>
            <w:vAlign w:val="center"/>
          </w:tcPr>
          <w:p w14:paraId="7D34A97A" w14:textId="77777777" w:rsidR="002A289B" w:rsidRPr="00706878" w:rsidRDefault="002A289B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Merge/>
            <w:vAlign w:val="center"/>
          </w:tcPr>
          <w:p w14:paraId="6856A847" w14:textId="0955A0D4" w:rsidR="002A289B" w:rsidRPr="00706878" w:rsidRDefault="002A289B" w:rsidP="00706878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33" w:type="pct"/>
            <w:vMerge/>
            <w:vAlign w:val="center"/>
          </w:tcPr>
          <w:p w14:paraId="5F82887A" w14:textId="04ECBE85" w:rsidR="002A289B" w:rsidRPr="00706878" w:rsidRDefault="002A289B" w:rsidP="00706878">
            <w:pPr>
              <w:rPr>
                <w:rFonts w:ascii="Times New Roman" w:hAnsi="Times New Roman"/>
                <w:sz w:val="22"/>
                <w:highlight w:val="red"/>
              </w:rPr>
            </w:pPr>
          </w:p>
        </w:tc>
        <w:tc>
          <w:tcPr>
            <w:tcW w:w="1185" w:type="pct"/>
            <w:vMerge/>
            <w:shd w:val="clear" w:color="auto" w:fill="auto"/>
            <w:vAlign w:val="center"/>
          </w:tcPr>
          <w:p w14:paraId="2DBAA49C" w14:textId="615B4180" w:rsidR="002A289B" w:rsidRPr="00706878" w:rsidRDefault="002A289B" w:rsidP="00706878">
            <w:pPr>
              <w:rPr>
                <w:rFonts w:ascii="Times New Roman" w:hAnsi="Times New Roman"/>
                <w:sz w:val="22"/>
                <w:highlight w:val="yellow"/>
              </w:rPr>
            </w:pPr>
          </w:p>
        </w:tc>
        <w:tc>
          <w:tcPr>
            <w:tcW w:w="512" w:type="pct"/>
            <w:vMerge/>
            <w:shd w:val="clear" w:color="auto" w:fill="FFF89F"/>
            <w:vAlign w:val="center"/>
          </w:tcPr>
          <w:p w14:paraId="6C49CAE9" w14:textId="7EF6E926" w:rsidR="002A289B" w:rsidRPr="00706878" w:rsidRDefault="002A289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A289B" w:rsidRPr="00706878" w14:paraId="2A8FF5AB" w14:textId="77777777" w:rsidTr="00C73537">
        <w:trPr>
          <w:cantSplit/>
          <w:trHeight w:val="70"/>
        </w:trPr>
        <w:tc>
          <w:tcPr>
            <w:tcW w:w="425" w:type="pct"/>
            <w:shd w:val="clear" w:color="auto" w:fill="000000" w:themeFill="text1"/>
          </w:tcPr>
          <w:p w14:paraId="4EC78E20" w14:textId="77777777" w:rsidR="002A289B" w:rsidRPr="00706878" w:rsidRDefault="002A289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vMerge/>
            <w:textDirection w:val="tbRl"/>
            <w:vAlign w:val="center"/>
          </w:tcPr>
          <w:p w14:paraId="58A4522B" w14:textId="77777777" w:rsidR="002A289B" w:rsidRPr="00706878" w:rsidRDefault="002A289B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70" w:type="pct"/>
            <w:vMerge/>
            <w:vAlign w:val="center"/>
          </w:tcPr>
          <w:p w14:paraId="32F10EB8" w14:textId="77777777" w:rsidR="002A289B" w:rsidRPr="00706878" w:rsidRDefault="002A289B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Merge/>
            <w:vAlign w:val="center"/>
          </w:tcPr>
          <w:p w14:paraId="64CE6D2D" w14:textId="3436BB30" w:rsidR="002A289B" w:rsidRPr="008E7BC7" w:rsidRDefault="002A289B" w:rsidP="00706878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33" w:type="pct"/>
            <w:vMerge/>
            <w:vAlign w:val="center"/>
          </w:tcPr>
          <w:p w14:paraId="5E3F4A5C" w14:textId="0D87F7B6" w:rsidR="002A289B" w:rsidRPr="008E7BC7" w:rsidRDefault="002A289B" w:rsidP="00706878">
            <w:pPr>
              <w:rPr>
                <w:rFonts w:ascii="Times New Roman" w:hAnsi="Times New Roman"/>
                <w:sz w:val="22"/>
                <w:highlight w:val="red"/>
              </w:rPr>
            </w:pPr>
          </w:p>
        </w:tc>
        <w:tc>
          <w:tcPr>
            <w:tcW w:w="1185" w:type="pct"/>
            <w:vMerge/>
            <w:shd w:val="clear" w:color="auto" w:fill="auto"/>
            <w:vAlign w:val="center"/>
          </w:tcPr>
          <w:p w14:paraId="3D14A4A8" w14:textId="7ED6B26D" w:rsidR="002A289B" w:rsidRPr="00706878" w:rsidRDefault="002A289B" w:rsidP="00706878">
            <w:pPr>
              <w:rPr>
                <w:rFonts w:ascii="Times New Roman" w:hAnsi="Times New Roman"/>
                <w:sz w:val="22"/>
                <w:highlight w:val="yellow"/>
              </w:rPr>
            </w:pPr>
          </w:p>
        </w:tc>
        <w:tc>
          <w:tcPr>
            <w:tcW w:w="512" w:type="pct"/>
            <w:vMerge/>
            <w:shd w:val="clear" w:color="auto" w:fill="FFF89F"/>
            <w:vAlign w:val="center"/>
          </w:tcPr>
          <w:p w14:paraId="5BFD96D3" w14:textId="35079472" w:rsidR="002A289B" w:rsidRPr="00706878" w:rsidRDefault="002A289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745DCE" w:rsidRPr="00706878" w14:paraId="672A9413" w14:textId="77777777" w:rsidTr="00745DCE">
        <w:trPr>
          <w:trHeight w:val="705"/>
        </w:trPr>
        <w:tc>
          <w:tcPr>
            <w:tcW w:w="425" w:type="pct"/>
            <w:vMerge w:val="restart"/>
            <w:shd w:val="clear" w:color="auto" w:fill="D99594" w:themeFill="accent2" w:themeFillTint="99"/>
            <w:textDirection w:val="tbRl"/>
          </w:tcPr>
          <w:p w14:paraId="5C048FBC" w14:textId="680C4EFD" w:rsidR="00745DCE" w:rsidRPr="00706878" w:rsidRDefault="00745DCE" w:rsidP="00706878">
            <w:pPr>
              <w:ind w:left="113" w:right="113"/>
              <w:jc w:val="center"/>
              <w:rPr>
                <w:rFonts w:ascii="Times New Roman" w:hAnsi="Times New Roman"/>
                <w:szCs w:val="18"/>
              </w:rPr>
            </w:pPr>
            <w:r w:rsidRPr="00706878">
              <w:rPr>
                <w:rFonts w:ascii="Times New Roman" w:hAnsi="Times New Roman"/>
                <w:szCs w:val="18"/>
              </w:rPr>
              <w:t>KRAVSPEK &amp;</w:t>
            </w:r>
          </w:p>
          <w:p w14:paraId="606645A6" w14:textId="360B1948" w:rsidR="00745DCE" w:rsidRPr="00706878" w:rsidRDefault="00745DCE" w:rsidP="00706878">
            <w:pPr>
              <w:ind w:left="113" w:right="113"/>
              <w:jc w:val="center"/>
              <w:rPr>
                <w:rFonts w:ascii="Times New Roman" w:hAnsi="Times New Roman"/>
                <w:szCs w:val="18"/>
              </w:rPr>
            </w:pPr>
            <w:r w:rsidRPr="00706878">
              <w:rPr>
                <w:rFonts w:ascii="Times New Roman" w:hAnsi="Times New Roman"/>
              </w:rPr>
              <w:t>TILDELING</w:t>
            </w:r>
          </w:p>
        </w:tc>
        <w:tc>
          <w:tcPr>
            <w:tcW w:w="369" w:type="pct"/>
            <w:vMerge w:val="restart"/>
            <w:textDirection w:val="tbRl"/>
            <w:vAlign w:val="center"/>
          </w:tcPr>
          <w:p w14:paraId="4E8AE27C" w14:textId="3512D4A2" w:rsidR="00745DCE" w:rsidRPr="00706878" w:rsidRDefault="00745DCE" w:rsidP="00C44C02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Merge w:val="restart"/>
            <w:vAlign w:val="center"/>
          </w:tcPr>
          <w:p w14:paraId="411F83DE" w14:textId="3F4BBA85" w:rsidR="00745DCE" w:rsidRPr="00706878" w:rsidRDefault="00745DCE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7112A6CD" w14:textId="7C458509" w:rsidR="00745DCE" w:rsidRPr="00706878" w:rsidRDefault="00745DCE" w:rsidP="00835BFA">
            <w:pPr>
              <w:rPr>
                <w:rFonts w:ascii="Times New Roman" w:hAnsi="Times New Roman"/>
                <w:b/>
                <w:sz w:val="22"/>
                <w:highlight w:val="red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Dokumentasjon</w:t>
            </w:r>
            <w:r>
              <w:rPr>
                <w:rFonts w:ascii="Times New Roman" w:hAnsi="Times New Roman"/>
                <w:b/>
                <w:sz w:val="22"/>
              </w:rPr>
              <w:t>,</w:t>
            </w:r>
            <w:r w:rsidRPr="00706878">
              <w:rPr>
                <w:rFonts w:ascii="Times New Roman" w:hAnsi="Times New Roman"/>
                <w:b/>
                <w:sz w:val="22"/>
              </w:rPr>
              <w:t xml:space="preserve"> kravspesifikasjon / Kvalitet</w:t>
            </w:r>
          </w:p>
        </w:tc>
        <w:tc>
          <w:tcPr>
            <w:tcW w:w="1033" w:type="pct"/>
            <w:vAlign w:val="center"/>
          </w:tcPr>
          <w:p w14:paraId="7395E76D" w14:textId="2133F075" w:rsidR="00745DCE" w:rsidRPr="00706878" w:rsidRDefault="00745DCE" w:rsidP="00A56E03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Utfylt SSA-B bilag 1(med CV)</w:t>
            </w:r>
          </w:p>
        </w:tc>
        <w:tc>
          <w:tcPr>
            <w:tcW w:w="1185" w:type="pct"/>
            <w:vMerge w:val="restart"/>
            <w:shd w:val="clear" w:color="auto" w:fill="auto"/>
            <w:vAlign w:val="center"/>
          </w:tcPr>
          <w:p w14:paraId="58DC4299" w14:textId="0C1FCB41" w:rsidR="00745DCE" w:rsidRPr="00745DCE" w:rsidRDefault="00C73537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97625923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vMerge w:val="restart"/>
                <w:shd w:val="clear" w:color="auto" w:fill="FFF89F"/>
                <w:vAlign w:val="center"/>
              </w:tcPr>
              <w:p w14:paraId="14F3C71E" w14:textId="6675D03D" w:rsidR="00745DCE" w:rsidRPr="00706878" w:rsidRDefault="009E5597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cs="Arial"/>
                    <w:sz w:val="22"/>
                  </w:rPr>
                  <w:t>☐</w:t>
                </w:r>
              </w:p>
            </w:tc>
          </w:sdtContent>
        </w:sdt>
      </w:tr>
      <w:tr w:rsidR="00745DCE" w:rsidRPr="00706878" w14:paraId="7280A826" w14:textId="77777777" w:rsidTr="00745DCE">
        <w:trPr>
          <w:trHeight w:val="705"/>
        </w:trPr>
        <w:tc>
          <w:tcPr>
            <w:tcW w:w="425" w:type="pct"/>
            <w:vMerge/>
            <w:shd w:val="clear" w:color="auto" w:fill="D99594" w:themeFill="accent2" w:themeFillTint="99"/>
            <w:textDirection w:val="tbRl"/>
          </w:tcPr>
          <w:p w14:paraId="4BCAF0B6" w14:textId="77777777" w:rsidR="00745DCE" w:rsidRPr="00706878" w:rsidRDefault="00745DCE" w:rsidP="00706878">
            <w:pPr>
              <w:ind w:left="113" w:right="113"/>
              <w:jc w:val="center"/>
              <w:rPr>
                <w:rFonts w:ascii="Times New Roman" w:hAnsi="Times New Roman"/>
                <w:szCs w:val="18"/>
              </w:rPr>
            </w:pPr>
          </w:p>
        </w:tc>
        <w:tc>
          <w:tcPr>
            <w:tcW w:w="369" w:type="pct"/>
            <w:vMerge/>
            <w:textDirection w:val="tbRl"/>
            <w:vAlign w:val="center"/>
          </w:tcPr>
          <w:p w14:paraId="438140F8" w14:textId="77777777" w:rsidR="00745DCE" w:rsidRPr="00706878" w:rsidRDefault="00745DCE" w:rsidP="00C44C02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70" w:type="pct"/>
            <w:vMerge/>
            <w:vAlign w:val="center"/>
          </w:tcPr>
          <w:p w14:paraId="50A6558A" w14:textId="77777777" w:rsidR="00745DCE" w:rsidRPr="00706878" w:rsidRDefault="00745DCE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182C7B1B" w14:textId="2847F952" w:rsidR="00745DCE" w:rsidRPr="00706878" w:rsidRDefault="00745DCE" w:rsidP="00835BFA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Pris</w:t>
            </w:r>
          </w:p>
        </w:tc>
        <w:tc>
          <w:tcPr>
            <w:tcW w:w="1033" w:type="pct"/>
            <w:vAlign w:val="center"/>
          </w:tcPr>
          <w:p w14:paraId="7D7B8AD4" w14:textId="48420597" w:rsidR="00745DCE" w:rsidRDefault="00745DCE" w:rsidP="00A56E03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Utfylt prisskjema i SSA-B bilag 4</w:t>
            </w:r>
          </w:p>
        </w:tc>
        <w:tc>
          <w:tcPr>
            <w:tcW w:w="1185" w:type="pct"/>
            <w:vMerge/>
            <w:shd w:val="clear" w:color="auto" w:fill="auto"/>
            <w:vAlign w:val="center"/>
          </w:tcPr>
          <w:p w14:paraId="0789E6EC" w14:textId="2E2F7C58" w:rsidR="00745DCE" w:rsidRPr="00706878" w:rsidRDefault="00745DCE" w:rsidP="00706878">
            <w:pPr>
              <w:rPr>
                <w:rFonts w:ascii="Times New Roman" w:hAnsi="Times New Roman"/>
                <w:sz w:val="22"/>
                <w:highlight w:val="yellow"/>
              </w:rPr>
            </w:pPr>
          </w:p>
        </w:tc>
        <w:tc>
          <w:tcPr>
            <w:tcW w:w="512" w:type="pct"/>
            <w:vMerge/>
            <w:shd w:val="clear" w:color="auto" w:fill="FFF89F"/>
            <w:vAlign w:val="center"/>
          </w:tcPr>
          <w:p w14:paraId="506CA19B" w14:textId="2224DCF4" w:rsidR="00745DCE" w:rsidRDefault="00745DCE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A289B" w:rsidRPr="00706878" w14:paraId="422B8E6B" w14:textId="77777777" w:rsidTr="00745DCE">
        <w:trPr>
          <w:cantSplit/>
          <w:trHeight w:val="499"/>
        </w:trPr>
        <w:tc>
          <w:tcPr>
            <w:tcW w:w="425" w:type="pct"/>
            <w:vMerge w:val="restart"/>
            <w:shd w:val="clear" w:color="auto" w:fill="00B050"/>
            <w:textDirection w:val="tbRl"/>
          </w:tcPr>
          <w:p w14:paraId="7D3956C1" w14:textId="2E05FFCC" w:rsidR="002A289B" w:rsidRPr="00706878" w:rsidRDefault="002A289B" w:rsidP="00706878">
            <w:pPr>
              <w:ind w:left="113" w:right="113"/>
              <w:jc w:val="center"/>
              <w:rPr>
                <w:rFonts w:ascii="Times New Roman" w:hAnsi="Times New Roman"/>
                <w:szCs w:val="18"/>
              </w:rPr>
            </w:pPr>
            <w:r w:rsidRPr="00706878">
              <w:rPr>
                <w:rFonts w:ascii="Times New Roman" w:hAnsi="Times New Roman"/>
                <w:szCs w:val="18"/>
              </w:rPr>
              <w:t>ANNET</w:t>
            </w:r>
          </w:p>
        </w:tc>
        <w:tc>
          <w:tcPr>
            <w:tcW w:w="369" w:type="pct"/>
            <w:textDirection w:val="tbRl"/>
            <w:vAlign w:val="center"/>
          </w:tcPr>
          <w:p w14:paraId="1BC213B1" w14:textId="77777777" w:rsidR="002A289B" w:rsidRPr="00706878" w:rsidRDefault="002A289B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7F7A1E3A" w14:textId="2913DF9B" w:rsidR="002A289B" w:rsidRPr="00706878" w:rsidRDefault="002A289B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0AE6885E" w14:textId="77777777" w:rsidR="002A289B" w:rsidRPr="00706878" w:rsidRDefault="002A289B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Forbehold / avvik</w:t>
            </w:r>
          </w:p>
        </w:tc>
        <w:tc>
          <w:tcPr>
            <w:tcW w:w="1033" w:type="pct"/>
            <w:vAlign w:val="center"/>
          </w:tcPr>
          <w:p w14:paraId="490A23D6" w14:textId="549C075D" w:rsidR="002A289B" w:rsidRPr="00706878" w:rsidRDefault="002A289B" w:rsidP="00EB3E50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 xml:space="preserve">Vedlegg </w:t>
            </w:r>
            <w:r w:rsidR="00EB3E50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250DB098" w14:textId="3AC52E5E" w:rsidR="002A289B" w:rsidRPr="00706878" w:rsidRDefault="00C73537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1313208309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193C879F" w14:textId="77777777" w:rsidR="002A289B" w:rsidRPr="00706878" w:rsidRDefault="002A289B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33134A" w:rsidRPr="00706878" w14:paraId="0C7B698F" w14:textId="77777777" w:rsidTr="00745DCE">
        <w:trPr>
          <w:cantSplit/>
          <w:trHeight w:val="545"/>
        </w:trPr>
        <w:tc>
          <w:tcPr>
            <w:tcW w:w="425" w:type="pct"/>
            <w:vMerge/>
            <w:shd w:val="clear" w:color="auto" w:fill="00B050"/>
          </w:tcPr>
          <w:p w14:paraId="7472DEEF" w14:textId="77777777" w:rsidR="0033134A" w:rsidRPr="00706878" w:rsidRDefault="0033134A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75DF72D4" w14:textId="4BEEA82C" w:rsidR="0033134A" w:rsidRPr="00706878" w:rsidRDefault="0033134A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18452089" w14:textId="77777777" w:rsidR="0033134A" w:rsidRPr="00706878" w:rsidRDefault="0033134A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2EFDE271" w14:textId="35424F72" w:rsidR="0033134A" w:rsidRPr="00706878" w:rsidRDefault="0033134A" w:rsidP="00706878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Etisk egenerklæring</w:t>
            </w:r>
          </w:p>
        </w:tc>
        <w:tc>
          <w:tcPr>
            <w:tcW w:w="1033" w:type="pct"/>
            <w:vAlign w:val="center"/>
          </w:tcPr>
          <w:p w14:paraId="5CE4C524" w14:textId="009B221A" w:rsidR="0033134A" w:rsidRPr="00706878" w:rsidRDefault="00EB3E5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4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4F6BE9D7" w14:textId="39909701" w:rsidR="0033134A" w:rsidRPr="00706878" w:rsidRDefault="00C73537" w:rsidP="00706878">
            <w:pPr>
              <w:rPr>
                <w:rFonts w:ascii="Times New Roman" w:hAnsi="Times New Roman"/>
                <w:sz w:val="22"/>
                <w:highlight w:val="yellow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-1869829083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79F6CF4B" w14:textId="2CB84BD7" w:rsidR="0033134A" w:rsidRDefault="0033134A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9B094D" w:rsidRPr="00706878" w14:paraId="4D283653" w14:textId="77777777" w:rsidTr="00745DCE">
        <w:trPr>
          <w:cantSplit/>
          <w:trHeight w:val="545"/>
        </w:trPr>
        <w:tc>
          <w:tcPr>
            <w:tcW w:w="425" w:type="pct"/>
            <w:vMerge/>
            <w:shd w:val="clear" w:color="auto" w:fill="00B050"/>
          </w:tcPr>
          <w:p w14:paraId="2856137D" w14:textId="77777777" w:rsidR="009B094D" w:rsidRPr="00706878" w:rsidRDefault="009B094D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09366EFE" w14:textId="57C29AFA" w:rsidR="009B094D" w:rsidRDefault="009B094D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084CABD1" w14:textId="77777777" w:rsidR="009B094D" w:rsidRPr="00706878" w:rsidRDefault="009B094D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0068247B" w14:textId="615C88CC" w:rsidR="009B094D" w:rsidRDefault="009B094D" w:rsidP="00706878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Erklæring om varsomhet, mv.</w:t>
            </w:r>
          </w:p>
        </w:tc>
        <w:tc>
          <w:tcPr>
            <w:tcW w:w="1033" w:type="pct"/>
            <w:vAlign w:val="center"/>
          </w:tcPr>
          <w:p w14:paraId="364C34F6" w14:textId="79B46DE5" w:rsidR="009B094D" w:rsidRDefault="00EB3E5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5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249896A4" w14:textId="7AFDC672" w:rsidR="009B094D" w:rsidRPr="00025C4D" w:rsidRDefault="00C73537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1826084450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0CD7C834" w14:textId="1D30F9A5" w:rsidR="009B094D" w:rsidRDefault="009B094D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9B094D" w:rsidRPr="00706878" w14:paraId="566DD524" w14:textId="77777777" w:rsidTr="00745DCE">
        <w:trPr>
          <w:cantSplit/>
          <w:trHeight w:val="545"/>
        </w:trPr>
        <w:tc>
          <w:tcPr>
            <w:tcW w:w="425" w:type="pct"/>
            <w:vMerge/>
            <w:shd w:val="clear" w:color="auto" w:fill="00B050"/>
          </w:tcPr>
          <w:p w14:paraId="66CF84BC" w14:textId="77777777" w:rsidR="009B094D" w:rsidRPr="00706878" w:rsidRDefault="009B094D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42240946" w14:textId="12BADDA2" w:rsidR="009B094D" w:rsidRDefault="009B094D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7B848842" w14:textId="77777777" w:rsidR="009B094D" w:rsidRPr="00706878" w:rsidRDefault="009B094D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266C5745" w14:textId="04E07C45" w:rsidR="009B094D" w:rsidRDefault="009B094D" w:rsidP="009B094D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Egenerklæring fortrolighet</w:t>
            </w:r>
          </w:p>
        </w:tc>
        <w:tc>
          <w:tcPr>
            <w:tcW w:w="1033" w:type="pct"/>
            <w:vAlign w:val="center"/>
          </w:tcPr>
          <w:p w14:paraId="255CBF52" w14:textId="2E3CE72A" w:rsidR="009B094D" w:rsidRDefault="00EB3E5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6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72246AAD" w14:textId="74B2EF62" w:rsidR="009B094D" w:rsidRPr="009B094D" w:rsidRDefault="00C73537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-769391106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7A1D7065" w14:textId="7AE5E3D6" w:rsidR="009B094D" w:rsidRDefault="009B094D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EB3E50" w:rsidRPr="00706878" w14:paraId="5D836BFE" w14:textId="77777777" w:rsidTr="00745DCE">
        <w:trPr>
          <w:cantSplit/>
          <w:trHeight w:val="545"/>
        </w:trPr>
        <w:tc>
          <w:tcPr>
            <w:tcW w:w="425" w:type="pct"/>
            <w:vMerge/>
            <w:shd w:val="clear" w:color="auto" w:fill="00B050"/>
          </w:tcPr>
          <w:p w14:paraId="494402FF" w14:textId="77777777" w:rsidR="00EB3E50" w:rsidRPr="00706878" w:rsidRDefault="00EB3E50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5133D903" w14:textId="7337887D" w:rsidR="00EB3E50" w:rsidRDefault="00565E48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4D1922E7" w14:textId="77777777" w:rsidR="00EB3E50" w:rsidRPr="00706878" w:rsidRDefault="00EB3E50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585CD773" w14:textId="15D2E464" w:rsidR="00EB3E50" w:rsidRDefault="00EB3E50" w:rsidP="009B094D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Opplysninger om tilbyder</w:t>
            </w:r>
          </w:p>
        </w:tc>
        <w:tc>
          <w:tcPr>
            <w:tcW w:w="1033" w:type="pct"/>
            <w:vAlign w:val="center"/>
          </w:tcPr>
          <w:p w14:paraId="7CC24751" w14:textId="56908022" w:rsidR="00EB3E50" w:rsidRDefault="00EB3E5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7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4436E7E2" w14:textId="0F967911" w:rsidR="00EB3E50" w:rsidRPr="009B094D" w:rsidRDefault="00C73537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174390544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096AB3E1" w14:textId="478995BB" w:rsidR="00EB3E50" w:rsidRDefault="00EB3E50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C73537" w:rsidRPr="00706878" w14:paraId="7964D8A2" w14:textId="77777777" w:rsidTr="00C73537">
        <w:trPr>
          <w:cantSplit/>
          <w:trHeight w:val="522"/>
        </w:trPr>
        <w:tc>
          <w:tcPr>
            <w:tcW w:w="425" w:type="pct"/>
            <w:vMerge/>
            <w:shd w:val="clear" w:color="auto" w:fill="00B050"/>
          </w:tcPr>
          <w:p w14:paraId="17FE7A18" w14:textId="77777777" w:rsidR="00C73537" w:rsidRPr="00706878" w:rsidRDefault="00C73537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189EA7B7" w14:textId="4A48FE22" w:rsidR="00C73537" w:rsidRDefault="00C73537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1994C56A" w14:textId="47A11501" w:rsidR="00C73537" w:rsidRPr="00C709B0" w:rsidRDefault="00C73537" w:rsidP="00C73537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7B66343E" w14:textId="642FA058" w:rsidR="00C73537" w:rsidRPr="00C73537" w:rsidRDefault="00C73537" w:rsidP="00C73537">
            <w:pPr>
              <w:rPr>
                <w:rFonts w:ascii="Times New Roman" w:hAnsi="Times New Roman"/>
                <w:b/>
                <w:sz w:val="22"/>
              </w:rPr>
            </w:pPr>
            <w:r w:rsidRPr="00C73537">
              <w:rPr>
                <w:rFonts w:ascii="Times New Roman" w:hAnsi="Times New Roman"/>
                <w:b/>
                <w:sz w:val="22"/>
              </w:rPr>
              <w:t>Annen info</w:t>
            </w:r>
          </w:p>
        </w:tc>
        <w:tc>
          <w:tcPr>
            <w:tcW w:w="1033" w:type="pct"/>
            <w:vAlign w:val="center"/>
          </w:tcPr>
          <w:p w14:paraId="1AEF2C55" w14:textId="74D56C40" w:rsidR="00C73537" w:rsidRDefault="00C73537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185" w:type="pct"/>
            <w:shd w:val="clear" w:color="auto" w:fill="auto"/>
            <w:vAlign w:val="center"/>
          </w:tcPr>
          <w:p w14:paraId="64846B74" w14:textId="1AAF3B66" w:rsidR="00C73537" w:rsidRPr="00EB3E50" w:rsidRDefault="00C73537" w:rsidP="00070530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-99703190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471B3248" w14:textId="52FF5E68" w:rsidR="00C73537" w:rsidRDefault="00C73537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cs="Arial"/>
                    <w:sz w:val="22"/>
                  </w:rPr>
                  <w:t>☐</w:t>
                </w:r>
              </w:p>
            </w:tc>
          </w:sdtContent>
        </w:sdt>
      </w:tr>
    </w:tbl>
    <w:p w14:paraId="04A38031" w14:textId="77777777" w:rsidR="00DA7A1A" w:rsidRPr="00706878" w:rsidRDefault="00DA7A1A" w:rsidP="000070CE">
      <w:pPr>
        <w:rPr>
          <w:rFonts w:asciiTheme="minorHAnsi" w:hAnsiTheme="minorHAnsi"/>
        </w:rPr>
      </w:pPr>
    </w:p>
    <w:sectPr w:rsidR="00DA7A1A" w:rsidRPr="00706878" w:rsidSect="003628D1">
      <w:headerReference w:type="default" r:id="rId16"/>
      <w:footerReference w:type="default" r:id="rId1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D9D2D2" w14:textId="77777777" w:rsidR="00C709B0" w:rsidRDefault="00C709B0" w:rsidP="00D7129D">
      <w:r>
        <w:separator/>
      </w:r>
    </w:p>
  </w:endnote>
  <w:endnote w:type="continuationSeparator" w:id="0">
    <w:p w14:paraId="50449A31" w14:textId="77777777" w:rsidR="00C709B0" w:rsidRDefault="00C709B0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567018" w14:textId="77777777" w:rsidR="00C709B0" w:rsidRDefault="00C709B0" w:rsidP="00237FDF">
    <w:pPr>
      <w:pStyle w:val="Bunntekst"/>
      <w:pBdr>
        <w:top w:val="single" w:sz="4" w:space="1" w:color="auto"/>
      </w:pBdr>
      <w:jc w:val="center"/>
      <w:rPr>
        <w:rFonts w:asciiTheme="minorHAnsi" w:hAnsiTheme="minorHAnsi" w:cs="Arial"/>
        <w:sz w:val="16"/>
        <w:szCs w:val="16"/>
      </w:rPr>
    </w:pPr>
  </w:p>
  <w:p w14:paraId="1B17542A" w14:textId="442E8F7E" w:rsidR="00C709B0" w:rsidRPr="008E7BC7" w:rsidRDefault="00C709B0" w:rsidP="00237FDF">
    <w:pPr>
      <w:pStyle w:val="Bunntekst"/>
      <w:jc w:val="center"/>
      <w:rPr>
        <w:rFonts w:cs="Arial"/>
        <w:sz w:val="16"/>
        <w:szCs w:val="16"/>
        <w:lang w:val="nn-NO"/>
      </w:rPr>
    </w:pPr>
    <w:r w:rsidRPr="00CA3D01">
      <w:rPr>
        <w:rFonts w:cs="Arial"/>
        <w:sz w:val="16"/>
        <w:szCs w:val="16"/>
        <w:lang w:val="nn-NO"/>
      </w:rPr>
      <w:t>For</w:t>
    </w:r>
    <w:r w:rsidRPr="008E7BC7">
      <w:rPr>
        <w:rFonts w:cs="Arial"/>
        <w:sz w:val="16"/>
        <w:szCs w:val="16"/>
        <w:lang w:val="nn-NO"/>
      </w:rPr>
      <w:t>svarsmateriell • Grev Wedels plass 1</w:t>
    </w:r>
    <w:r>
      <w:rPr>
        <w:rFonts w:cs="Arial"/>
        <w:sz w:val="16"/>
        <w:szCs w:val="16"/>
        <w:lang w:val="nn-NO"/>
      </w:rPr>
      <w:t xml:space="preserve"> </w:t>
    </w:r>
    <w:r w:rsidRPr="008E7BC7">
      <w:rPr>
        <w:rFonts w:cs="Arial"/>
        <w:sz w:val="16"/>
        <w:szCs w:val="16"/>
        <w:lang w:val="nn-NO"/>
      </w:rPr>
      <w:t>•</w:t>
    </w:r>
    <w:r>
      <w:rPr>
        <w:rFonts w:cs="Arial"/>
        <w:sz w:val="16"/>
        <w:szCs w:val="16"/>
        <w:lang w:val="nn-NO"/>
      </w:rPr>
      <w:t xml:space="preserve"> Postboks 1550 Sentrum, 0150 OSLO </w:t>
    </w:r>
    <w:r w:rsidRPr="008E7BC7">
      <w:rPr>
        <w:rFonts w:cs="Arial"/>
        <w:sz w:val="16"/>
        <w:szCs w:val="16"/>
        <w:lang w:val="nn-NO"/>
      </w:rPr>
      <w:t>•</w:t>
    </w:r>
  </w:p>
  <w:p w14:paraId="69048415" w14:textId="2B06C8D2" w:rsidR="00C709B0" w:rsidRPr="008E7BC7" w:rsidRDefault="00C709B0" w:rsidP="00F86004">
    <w:pPr>
      <w:pStyle w:val="Bunntekst"/>
      <w:tabs>
        <w:tab w:val="center" w:pos="6860"/>
        <w:tab w:val="left" w:pos="10935"/>
      </w:tabs>
      <w:jc w:val="center"/>
      <w:rPr>
        <w:rFonts w:cs="Arial"/>
        <w:sz w:val="16"/>
        <w:szCs w:val="16"/>
      </w:rPr>
    </w:pPr>
    <w:r w:rsidRPr="008E7BC7">
      <w:rPr>
        <w:rFonts w:cs="Arial"/>
        <w:sz w:val="16"/>
        <w:szCs w:val="16"/>
      </w:rPr>
      <w:t>• www.forsvaret.no/forsvarsmateriell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EADF18" w14:textId="77777777" w:rsidR="00C709B0" w:rsidRDefault="00C709B0" w:rsidP="00D7129D">
      <w:r>
        <w:separator/>
      </w:r>
    </w:p>
  </w:footnote>
  <w:footnote w:type="continuationSeparator" w:id="0">
    <w:p w14:paraId="666188A3" w14:textId="77777777" w:rsidR="00C709B0" w:rsidRDefault="00C709B0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E5A79" w14:textId="77777777" w:rsidR="00C709B0" w:rsidRDefault="00C709B0" w:rsidP="00E635FA">
    <w:pPr>
      <w:jc w:val="center"/>
      <w:rPr>
        <w:rFonts w:asciiTheme="majorHAnsi" w:hAnsiTheme="majorHAnsi"/>
        <w:b/>
        <w:spacing w:val="-10"/>
        <w:sz w:val="22"/>
        <w:szCs w:val="26"/>
      </w:rPr>
    </w:pPr>
    <w:r w:rsidRPr="00502D7B">
      <w:rPr>
        <w:rFonts w:asciiTheme="majorHAnsi" w:hAnsiTheme="majorHAnsi"/>
        <w:b/>
        <w:spacing w:val="-10"/>
        <w:sz w:val="22"/>
        <w:szCs w:val="26"/>
      </w:rPr>
      <w:t>FORSVARSMATERIELL</w:t>
    </w:r>
  </w:p>
  <w:p w14:paraId="64C715A9" w14:textId="52A9878B" w:rsidR="00C709B0" w:rsidRDefault="00C709B0">
    <w:pPr>
      <w:pStyle w:val="Topptekst"/>
    </w:pPr>
    <w:r>
      <w:t>Vedlegg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47E36"/>
    <w:multiLevelType w:val="hybridMultilevel"/>
    <w:tmpl w:val="6E066E4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F00E67"/>
    <w:multiLevelType w:val="hybridMultilevel"/>
    <w:tmpl w:val="81227F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5C4D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1DC3"/>
    <w:rsid w:val="00063704"/>
    <w:rsid w:val="000642F6"/>
    <w:rsid w:val="00066652"/>
    <w:rsid w:val="000669DA"/>
    <w:rsid w:val="00066BB1"/>
    <w:rsid w:val="00067DEF"/>
    <w:rsid w:val="00070530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02D8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EAE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18B3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0BE4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67BA3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3B9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5474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4757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374A"/>
    <w:rsid w:val="00223861"/>
    <w:rsid w:val="002244D9"/>
    <w:rsid w:val="00225DA8"/>
    <w:rsid w:val="002262FE"/>
    <w:rsid w:val="002301B5"/>
    <w:rsid w:val="00230C68"/>
    <w:rsid w:val="00232690"/>
    <w:rsid w:val="00232B70"/>
    <w:rsid w:val="002342AA"/>
    <w:rsid w:val="00234ADA"/>
    <w:rsid w:val="00237FDF"/>
    <w:rsid w:val="002401D7"/>
    <w:rsid w:val="00241D78"/>
    <w:rsid w:val="00241ED9"/>
    <w:rsid w:val="0024303E"/>
    <w:rsid w:val="002435C9"/>
    <w:rsid w:val="00245C0A"/>
    <w:rsid w:val="00247091"/>
    <w:rsid w:val="0024718B"/>
    <w:rsid w:val="00247F67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5D"/>
    <w:rsid w:val="002958F7"/>
    <w:rsid w:val="00295A70"/>
    <w:rsid w:val="002A0735"/>
    <w:rsid w:val="002A1E08"/>
    <w:rsid w:val="002A2726"/>
    <w:rsid w:val="002A289B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66E5"/>
    <w:rsid w:val="002E75CD"/>
    <w:rsid w:val="002E7C2A"/>
    <w:rsid w:val="002F0643"/>
    <w:rsid w:val="002F3037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BD8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134A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6D64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03A"/>
    <w:rsid w:val="00385EAF"/>
    <w:rsid w:val="0038686A"/>
    <w:rsid w:val="00391A8E"/>
    <w:rsid w:val="00391A90"/>
    <w:rsid w:val="00391DA1"/>
    <w:rsid w:val="0039598A"/>
    <w:rsid w:val="003A18A9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13AE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AAE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A09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253E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3541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1FA0"/>
    <w:rsid w:val="005132E9"/>
    <w:rsid w:val="00514047"/>
    <w:rsid w:val="005148BA"/>
    <w:rsid w:val="005149DD"/>
    <w:rsid w:val="005155EB"/>
    <w:rsid w:val="00515D1C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5E4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B3B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5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29E"/>
    <w:rsid w:val="005E5830"/>
    <w:rsid w:val="005E5871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439B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34E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67E9"/>
    <w:rsid w:val="00706878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788"/>
    <w:rsid w:val="00726F3F"/>
    <w:rsid w:val="007339A0"/>
    <w:rsid w:val="00733A1F"/>
    <w:rsid w:val="00733AFA"/>
    <w:rsid w:val="007363D0"/>
    <w:rsid w:val="00736EBF"/>
    <w:rsid w:val="00740382"/>
    <w:rsid w:val="0074083B"/>
    <w:rsid w:val="00740E8B"/>
    <w:rsid w:val="007415BD"/>
    <w:rsid w:val="00742360"/>
    <w:rsid w:val="00743EE5"/>
    <w:rsid w:val="00743F1F"/>
    <w:rsid w:val="00745990"/>
    <w:rsid w:val="00745DCE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1F4B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662B"/>
    <w:rsid w:val="00816995"/>
    <w:rsid w:val="00817144"/>
    <w:rsid w:val="00817AD5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5BFA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E30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E7BC7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5E86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94D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5597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6831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0F19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6E03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431E"/>
    <w:rsid w:val="00B94C8E"/>
    <w:rsid w:val="00B94E45"/>
    <w:rsid w:val="00B9558F"/>
    <w:rsid w:val="00B95CD1"/>
    <w:rsid w:val="00B97377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BF3538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4C02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09B0"/>
    <w:rsid w:val="00C71306"/>
    <w:rsid w:val="00C721DC"/>
    <w:rsid w:val="00C72DBD"/>
    <w:rsid w:val="00C72DD2"/>
    <w:rsid w:val="00C73537"/>
    <w:rsid w:val="00C759C8"/>
    <w:rsid w:val="00C777D1"/>
    <w:rsid w:val="00C779AB"/>
    <w:rsid w:val="00C77A63"/>
    <w:rsid w:val="00C77E5A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87243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D01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B46FB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2308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4EA4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99"/>
    <w:rsid w:val="00E15546"/>
    <w:rsid w:val="00E15809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35FA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2364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4465"/>
    <w:rsid w:val="00EA4B32"/>
    <w:rsid w:val="00EA4F5F"/>
    <w:rsid w:val="00EA7909"/>
    <w:rsid w:val="00EB3201"/>
    <w:rsid w:val="00EB3330"/>
    <w:rsid w:val="00EB359D"/>
    <w:rsid w:val="00EB3E50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36F8"/>
    <w:rsid w:val="00F84CDA"/>
    <w:rsid w:val="00F84E9E"/>
    <w:rsid w:val="00F86004"/>
    <w:rsid w:val="00F866CC"/>
    <w:rsid w:val="00F870D4"/>
    <w:rsid w:val="00F876F8"/>
    <w:rsid w:val="00F904BE"/>
    <w:rsid w:val="00F90527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04A37F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link w:val="Overskrift2Tegn"/>
    <w:unhideWhenUsed/>
    <w:qFormat/>
    <w:rsid w:val="0070687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2E66E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B150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B150F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B150F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B150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B150F"/>
    <w:rPr>
      <w:rFonts w:ascii="Arial" w:eastAsia="Times New Roman" w:hAnsi="Arial"/>
      <w:b/>
      <w:bCs/>
      <w:lang w:val="nb-NO" w:eastAsia="nb-NO"/>
    </w:rPr>
  </w:style>
  <w:style w:type="character" w:customStyle="1" w:styleId="Overskrift2Tegn">
    <w:name w:val="Overskrift 2 Tegn"/>
    <w:aliases w:val="h2 Tegn,l2 Tegn,list + change bar Tegn,2 Tegn,H2dex Tegn,H2 Tegn,H21 Tegn,T2 Tegn,X Tegn,Req 2 Tegn,X.X Tegn,sub-sect Tegn,21 Tegn,sub-sect1 Tegn,heading 2 Tegn,22 Tegn,sub-sect2 Tegn,211 Tegn,sub-sect11 Tegn,heading 21 Tegn,23 Tegn"/>
    <w:basedOn w:val="Standardskriftforavsnitt"/>
    <w:link w:val="Overskrift2"/>
    <w:rsid w:val="007068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nb-NO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link w:val="Overskrift2Tegn"/>
    <w:unhideWhenUsed/>
    <w:qFormat/>
    <w:rsid w:val="0070687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2E66E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B150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B150F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B150F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B150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B150F"/>
    <w:rPr>
      <w:rFonts w:ascii="Arial" w:eastAsia="Times New Roman" w:hAnsi="Arial"/>
      <w:b/>
      <w:bCs/>
      <w:lang w:val="nb-NO" w:eastAsia="nb-NO"/>
    </w:rPr>
  </w:style>
  <w:style w:type="character" w:customStyle="1" w:styleId="Overskrift2Tegn">
    <w:name w:val="Overskrift 2 Tegn"/>
    <w:aliases w:val="h2 Tegn,l2 Tegn,list + change bar Tegn,2 Tegn,H2dex Tegn,H2 Tegn,H21 Tegn,T2 Tegn,X Tegn,Req 2 Tegn,X.X Tegn,sub-sect Tegn,21 Tegn,sub-sect1 Tegn,heading 2 Tegn,22 Tegn,sub-sect2 Tegn,211 Tegn,sub-sect11 Tegn,heading 21 Tegn,23 Tegn"/>
    <w:basedOn w:val="Standardskriftforavsnitt"/>
    <w:link w:val="Overskrift2"/>
    <w:rsid w:val="007068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3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esafweb/esaf/details/casedet.asp?docs=Y&amp;saksnr=2019016552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opicsTaxHTField0 xmlns="40fc9e63-1064-4cd6-a480-a64883f40321">
      <Terms xmlns="http://schemas.microsoft.com/office/infopath/2007/PartnerControls"/>
    </DocumentTopicsTaxHTField0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EFKXZACYUKHH-434-86</_dlc_DocId>
    <StortingetSource xmlns="40fc9e63-1064-4cd6-a480-a64883f40321" xsi:nil="true"/>
    <_dlc_DocIdUrl xmlns="026546a2-35ad-42de-b9be-16a5fa1064d6">
      <Url>http://dokumentlager-adm.stortinget.no/avdelinger/forvaltningsavdelingen/seksjonforinnkjop/dokumenter/_layouts/DocIdRedir.aspx?ID=EFKXZACYUKHH-434-86</Url>
      <Description>EFKXZACYUKHH-434-86</Description>
    </_dlc_DocIdUrl>
    <TaxCatchAll xmlns="026546a2-35ad-42de-b9be-16a5fa1064d6">
      <Value>945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Tilbud</TermName>
          <TermId xmlns="http://schemas.microsoft.com/office/infopath/2007/PartnerControls">124ca2eb-81d8-409a-a5fd-27dc905e2cdb</TermId>
        </TermInfo>
      </Terms>
    </b8c9621e22ef4a45b649f618ca610ce4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B69E28-B39E-4EE1-827E-0A45FB382A0E}">
  <ds:schemaRefs>
    <ds:schemaRef ds:uri="http://schemas.microsoft.com/office/infopath/2007/PartnerControls"/>
    <ds:schemaRef ds:uri="http://purl.org/dc/dcmitype/"/>
    <ds:schemaRef ds:uri="http://purl.org/dc/elements/1.1/"/>
    <ds:schemaRef ds:uri="http://www.w3.org/XML/1998/namespace"/>
    <ds:schemaRef ds:uri="026546a2-35ad-42de-b9be-16a5fa1064d6"/>
    <ds:schemaRef ds:uri="http://schemas.openxmlformats.org/package/2006/metadata/core-properties"/>
    <ds:schemaRef ds:uri="http://schemas.microsoft.com/office/2006/documentManagement/types"/>
    <ds:schemaRef ds:uri="40fc9e63-1064-4cd6-a480-a64883f40321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9FA2D2E-E077-47A7-B355-5A29FEDCB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C15568A4</Template>
  <TotalTime>267</TotalTime>
  <Pages>2</Pages>
  <Words>396</Words>
  <Characters>2099</Characters>
  <Application>Microsoft Office Word</Application>
  <DocSecurity>0</DocSecurity>
  <Lines>17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>Del 1 vedlegg 1 Mal for tilbudsbrev</vt:lpstr>
    </vt:vector>
  </TitlesOfParts>
  <Company>Firstventura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Gythfeldt, Olav Frøsøie</cp:lastModifiedBy>
  <cp:revision>44</cp:revision>
  <dcterms:created xsi:type="dcterms:W3CDTF">2016-06-27T11:42:00Z</dcterms:created>
  <dcterms:modified xsi:type="dcterms:W3CDTF">2019-05-09T10:18:00Z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0x010100ED1C208BF2FD459E82DFBE852B3DF3460007E4494E3A554B648B21F5BDCDC17AF400435177B2180CB648A62F6F37FC51121C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</Properties>
</file>